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21D8C" w14:textId="77777777" w:rsidR="001653AF" w:rsidRPr="00F45BA3" w:rsidRDefault="001653AF" w:rsidP="001653AF">
      <w:pPr>
        <w:spacing w:line="276" w:lineRule="auto"/>
        <w:jc w:val="both"/>
        <w:rPr>
          <w:rFonts w:ascii="Calibri" w:hAnsi="Calibri" w:cs="Calibri"/>
          <w:color w:val="FF0000"/>
          <w:sz w:val="22"/>
          <w:szCs w:val="22"/>
          <w:lang w:val="sr-Cyrl-RS"/>
        </w:rPr>
      </w:pPr>
      <w:r w:rsidRPr="00F45BA3">
        <w:rPr>
          <w:noProof/>
          <w:color w:val="FF0000"/>
          <w:lang w:val="sr-Latn-RS" w:eastAsia="sr-Latn-RS"/>
        </w:rPr>
        <w:drawing>
          <wp:inline distT="0" distB="0" distL="0" distR="0" wp14:anchorId="316ECE76" wp14:editId="02F3557E">
            <wp:extent cx="619125" cy="742950"/>
            <wp:effectExtent l="0" t="0" r="9525" b="0"/>
            <wp:docPr id="10" name="Picture 10" descr="Logo IBM Novo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 IBM Novo 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44C9E" w14:textId="77777777" w:rsidR="001653AF" w:rsidRPr="00F45BA3" w:rsidRDefault="001653AF" w:rsidP="001653AF">
      <w:pPr>
        <w:spacing w:line="276" w:lineRule="auto"/>
        <w:jc w:val="both"/>
        <w:rPr>
          <w:rFonts w:ascii="Calibri" w:hAnsi="Calibri" w:cs="Calibri"/>
          <w:color w:val="FF0000"/>
          <w:sz w:val="22"/>
          <w:szCs w:val="22"/>
          <w:lang w:val="sr-Cyrl-RS"/>
        </w:rPr>
      </w:pPr>
    </w:p>
    <w:p w14:paraId="388C0B30" w14:textId="77777777" w:rsidR="001653AF" w:rsidRPr="00F45BA3" w:rsidRDefault="001653AF" w:rsidP="001653AF">
      <w:pPr>
        <w:jc w:val="both"/>
        <w:rPr>
          <w:rFonts w:ascii="Calibri" w:hAnsi="Calibri" w:cs="Calibri"/>
          <w:b/>
          <w:bCs/>
          <w:sz w:val="22"/>
          <w:szCs w:val="22"/>
          <w:lang w:val="sr-Cyrl-RS"/>
        </w:rPr>
      </w:pPr>
      <w:r w:rsidRPr="00F45BA3">
        <w:rPr>
          <w:rFonts w:ascii="Calibri" w:hAnsi="Calibri" w:cs="Calibri"/>
          <w:sz w:val="22"/>
          <w:szCs w:val="22"/>
          <w:lang w:val="sr-Cyrl-RS"/>
        </w:rPr>
        <w:t xml:space="preserve">На основу Закона о планирању и изградњи ("Сл. гласник РС", бр. 72/2009, 81/2009 - испр., 64/2010 - одлука УС, 24/2011, 121/2012, 42/2013 - одлука УС, 50/2013 - одлука УС, 98/2013 - одлука УС, 132/2014, 145/2014, 83/2018, 31/2019, 37/2019 - др. закон, </w:t>
      </w:r>
      <w:r w:rsidR="00396797" w:rsidRPr="00F45BA3">
        <w:rPr>
          <w:rFonts w:ascii="Calibri" w:hAnsi="Calibri" w:cs="Calibri"/>
          <w:sz w:val="22"/>
          <w:szCs w:val="22"/>
          <w:lang w:val="sr-Cyrl-RS"/>
        </w:rPr>
        <w:t>9/2020, 52/2021 и 62/2023</w:t>
      </w:r>
      <w:r w:rsidRPr="00F45BA3">
        <w:rPr>
          <w:rFonts w:ascii="Calibri" w:hAnsi="Calibri" w:cs="Calibri"/>
          <w:sz w:val="22"/>
          <w:szCs w:val="22"/>
          <w:lang w:val="sr-Cyrl-RS"/>
        </w:rPr>
        <w:t xml:space="preserve">) и  одредби Правилника о садржини, начину и поступку израде докумената просторног и урбанистичког планирања (Службени гласник РС“, број 32/19) , </w:t>
      </w:r>
      <w:r w:rsidRPr="00F45BA3">
        <w:rPr>
          <w:rFonts w:ascii="Calibri" w:hAnsi="Calibri" w:cs="Calibri"/>
          <w:b/>
          <w:bCs/>
          <w:sz w:val="22"/>
          <w:szCs w:val="22"/>
          <w:lang w:val="sr-Cyrl-RS"/>
        </w:rPr>
        <w:t>IBM CONSULT Д.О.О., доноси следеће:</w:t>
      </w:r>
    </w:p>
    <w:p w14:paraId="6F95F658" w14:textId="77777777" w:rsidR="001653AF" w:rsidRPr="00F45BA3" w:rsidRDefault="001653AF" w:rsidP="001653AF">
      <w:pPr>
        <w:spacing w:line="276" w:lineRule="auto"/>
        <w:jc w:val="both"/>
        <w:rPr>
          <w:rFonts w:ascii="Calibri" w:hAnsi="Calibri" w:cs="Calibri"/>
          <w:color w:val="FF0000"/>
          <w:sz w:val="22"/>
          <w:szCs w:val="22"/>
          <w:lang w:val="sr-Cyrl-RS"/>
        </w:rPr>
      </w:pPr>
    </w:p>
    <w:p w14:paraId="671879DD" w14:textId="77777777" w:rsidR="001653AF" w:rsidRPr="00F45BA3" w:rsidRDefault="001653AF" w:rsidP="001653AF">
      <w:pPr>
        <w:spacing w:line="276" w:lineRule="auto"/>
        <w:jc w:val="both"/>
        <w:rPr>
          <w:rFonts w:ascii="Calibri" w:hAnsi="Calibri" w:cs="Calibri"/>
          <w:color w:val="FF0000"/>
          <w:sz w:val="22"/>
          <w:szCs w:val="22"/>
          <w:lang w:val="sr-Cyrl-RS"/>
        </w:rPr>
      </w:pPr>
    </w:p>
    <w:p w14:paraId="310802B4" w14:textId="77777777" w:rsidR="001653AF" w:rsidRPr="00F45BA3" w:rsidRDefault="001653AF" w:rsidP="001653AF">
      <w:pPr>
        <w:spacing w:line="276" w:lineRule="auto"/>
        <w:jc w:val="both"/>
        <w:rPr>
          <w:rFonts w:ascii="Calibri" w:hAnsi="Calibri" w:cs="Calibri"/>
          <w:color w:val="FF0000"/>
          <w:sz w:val="22"/>
          <w:szCs w:val="22"/>
          <w:lang w:val="sr-Cyrl-RS"/>
        </w:rPr>
      </w:pPr>
    </w:p>
    <w:p w14:paraId="1B5C910E" w14:textId="77777777" w:rsidR="002B0D65" w:rsidRPr="00F45BA3" w:rsidRDefault="002B0D65" w:rsidP="001653AF">
      <w:pPr>
        <w:spacing w:line="276" w:lineRule="auto"/>
        <w:jc w:val="both"/>
        <w:rPr>
          <w:rFonts w:ascii="Calibri" w:hAnsi="Calibri" w:cs="Calibri"/>
          <w:color w:val="FF0000"/>
          <w:sz w:val="22"/>
          <w:szCs w:val="22"/>
          <w:lang w:val="sr-Cyrl-RS"/>
        </w:rPr>
      </w:pPr>
    </w:p>
    <w:p w14:paraId="49357B82" w14:textId="77777777" w:rsidR="001653AF" w:rsidRPr="00F45BA3" w:rsidRDefault="001653AF" w:rsidP="001653AF">
      <w:pPr>
        <w:ind w:left="2880" w:hanging="2880"/>
        <w:jc w:val="center"/>
        <w:rPr>
          <w:rFonts w:ascii="Calibri" w:hAnsi="Calibri" w:cs="Calibri"/>
          <w:b/>
          <w:sz w:val="36"/>
          <w:szCs w:val="36"/>
          <w:lang w:val="sr-Cyrl-RS"/>
        </w:rPr>
      </w:pPr>
      <w:r w:rsidRPr="00F45BA3">
        <w:rPr>
          <w:rFonts w:ascii="Calibri" w:hAnsi="Calibri" w:cs="Calibri"/>
          <w:b/>
          <w:sz w:val="36"/>
          <w:szCs w:val="36"/>
          <w:lang w:val="sr-Cyrl-RS"/>
        </w:rPr>
        <w:t>Р Е Ш Е Њ Е</w:t>
      </w:r>
    </w:p>
    <w:p w14:paraId="23D017A0" w14:textId="77777777" w:rsidR="001653AF" w:rsidRPr="00F45BA3" w:rsidRDefault="001653AF" w:rsidP="001653AF">
      <w:pPr>
        <w:ind w:left="2880" w:hanging="2880"/>
        <w:jc w:val="center"/>
        <w:rPr>
          <w:rFonts w:ascii="Calibri" w:hAnsi="Calibri" w:cs="Calibri"/>
          <w:b/>
          <w:sz w:val="10"/>
          <w:szCs w:val="10"/>
          <w:lang w:val="sr-Cyrl-RS"/>
        </w:rPr>
      </w:pPr>
    </w:p>
    <w:p w14:paraId="01271019" w14:textId="77777777" w:rsidR="001653AF" w:rsidRPr="00F45BA3" w:rsidRDefault="001653AF" w:rsidP="000C107A">
      <w:pPr>
        <w:ind w:left="2880" w:hanging="2880"/>
        <w:jc w:val="center"/>
        <w:rPr>
          <w:rFonts w:ascii="Calibri" w:hAnsi="Calibri" w:cs="Calibri"/>
          <w:b/>
          <w:sz w:val="25"/>
          <w:szCs w:val="25"/>
          <w:lang w:val="sr-Cyrl-RS"/>
        </w:rPr>
      </w:pPr>
      <w:r w:rsidRPr="00F45BA3">
        <w:rPr>
          <w:rFonts w:ascii="Calibri" w:hAnsi="Calibri" w:cs="Calibri"/>
          <w:b/>
          <w:sz w:val="25"/>
          <w:szCs w:val="25"/>
          <w:lang w:val="sr-Cyrl-RS"/>
        </w:rPr>
        <w:t xml:space="preserve">о именовању одговорног урбанисте за израду </w:t>
      </w:r>
      <w:r w:rsidR="003C150B" w:rsidRPr="00F45BA3">
        <w:rPr>
          <w:rFonts w:ascii="Calibri" w:hAnsi="Calibri" w:cs="Calibri"/>
          <w:b/>
          <w:sz w:val="25"/>
          <w:szCs w:val="25"/>
          <w:lang w:val="sr-Cyrl-RS"/>
        </w:rPr>
        <w:t>планске</w:t>
      </w:r>
      <w:r w:rsidRPr="00F45BA3">
        <w:rPr>
          <w:rFonts w:ascii="Calibri" w:hAnsi="Calibri" w:cs="Calibri"/>
          <w:b/>
          <w:sz w:val="25"/>
          <w:szCs w:val="25"/>
          <w:lang w:val="sr-Cyrl-RS"/>
        </w:rPr>
        <w:t xml:space="preserve"> документације</w:t>
      </w:r>
    </w:p>
    <w:p w14:paraId="52A140AF" w14:textId="77777777" w:rsidR="001653AF" w:rsidRPr="00F45BA3" w:rsidRDefault="001653AF" w:rsidP="001653AF">
      <w:pPr>
        <w:ind w:left="2880" w:hanging="2880"/>
        <w:jc w:val="center"/>
        <w:rPr>
          <w:rFonts w:ascii="Calibri" w:hAnsi="Calibri" w:cs="Calibri"/>
          <w:b/>
          <w:sz w:val="25"/>
          <w:szCs w:val="25"/>
          <w:lang w:val="sr-Cyrl-RS"/>
        </w:rPr>
      </w:pPr>
      <w:r w:rsidRPr="00F45BA3">
        <w:rPr>
          <w:rFonts w:ascii="Calibri" w:hAnsi="Calibri" w:cs="Calibri"/>
          <w:b/>
          <w:sz w:val="25"/>
          <w:szCs w:val="25"/>
          <w:lang w:val="sr-Cyrl-RS"/>
        </w:rPr>
        <w:t>под следећим називом:</w:t>
      </w:r>
    </w:p>
    <w:p w14:paraId="0F3B5CDC" w14:textId="77777777" w:rsidR="001653AF" w:rsidRPr="00F45BA3" w:rsidRDefault="001653AF" w:rsidP="001653AF">
      <w:pPr>
        <w:ind w:left="2880" w:hanging="2880"/>
        <w:jc w:val="center"/>
        <w:rPr>
          <w:rFonts w:ascii="Calibri" w:hAnsi="Calibri" w:cs="Calibri"/>
          <w:b/>
          <w:sz w:val="10"/>
          <w:szCs w:val="10"/>
          <w:lang w:val="sr-Cyrl-RS"/>
        </w:rPr>
      </w:pPr>
    </w:p>
    <w:p w14:paraId="73661659" w14:textId="77777777" w:rsidR="001653AF" w:rsidRPr="00F45BA3" w:rsidRDefault="001653AF" w:rsidP="001653AF">
      <w:pPr>
        <w:ind w:left="2880" w:hanging="2880"/>
        <w:jc w:val="center"/>
        <w:rPr>
          <w:rFonts w:ascii="Calibri" w:hAnsi="Calibri" w:cs="Calibri"/>
          <w:b/>
          <w:sz w:val="10"/>
          <w:szCs w:val="10"/>
          <w:lang w:val="sr-Cyrl-RS"/>
        </w:rPr>
      </w:pPr>
    </w:p>
    <w:p w14:paraId="2E74378A" w14:textId="77777777" w:rsidR="001653AF" w:rsidRPr="00F45BA3" w:rsidRDefault="001653AF" w:rsidP="001653AF">
      <w:pPr>
        <w:ind w:left="2880" w:hanging="2880"/>
        <w:jc w:val="center"/>
        <w:rPr>
          <w:rFonts w:ascii="Calibri" w:hAnsi="Calibri" w:cs="Calibri"/>
          <w:b/>
          <w:sz w:val="10"/>
          <w:szCs w:val="10"/>
          <w:lang w:val="sr-Cyrl-RS"/>
        </w:rPr>
      </w:pPr>
    </w:p>
    <w:p w14:paraId="1318B4B9" w14:textId="21DC8639" w:rsidR="008204BC" w:rsidRPr="008204BC" w:rsidRDefault="008204BC" w:rsidP="008204BC">
      <w:pPr>
        <w:pStyle w:val="ListParagraph"/>
        <w:tabs>
          <w:tab w:val="left" w:pos="2552"/>
          <w:tab w:val="left" w:pos="3119"/>
        </w:tabs>
        <w:ind w:left="0"/>
        <w:jc w:val="center"/>
        <w:rPr>
          <w:rFonts w:cs="Calibri"/>
          <w:b/>
          <w:sz w:val="25"/>
          <w:szCs w:val="25"/>
          <w:lang w:val="sr-Cyrl-RS"/>
        </w:rPr>
      </w:pPr>
      <w:r w:rsidRPr="008204BC">
        <w:rPr>
          <w:rFonts w:asciiTheme="minorHAnsi" w:hAnsiTheme="minorHAnsi" w:cstheme="minorHAnsi"/>
          <w:b/>
          <w:bCs/>
          <w:sz w:val="25"/>
          <w:szCs w:val="25"/>
          <w:lang w:val="sr-Cyrl-RS"/>
        </w:rPr>
        <w:t xml:space="preserve">ПЛАН </w:t>
      </w:r>
      <w:r w:rsidRPr="008204BC">
        <w:rPr>
          <w:rFonts w:cs="Calibri"/>
          <w:b/>
          <w:sz w:val="25"/>
          <w:szCs w:val="25"/>
          <w:lang w:val="sr-Cyrl-RS"/>
        </w:rPr>
        <w:t xml:space="preserve">ДЕТАЉНЕ РЕГУЛАЦИЈЕ </w:t>
      </w:r>
      <w:r w:rsidRPr="008204BC">
        <w:rPr>
          <w:rFonts w:cs="Calibri" w:hint="eastAsia"/>
          <w:b/>
          <w:sz w:val="25"/>
          <w:szCs w:val="25"/>
          <w:lang w:val="sr-Cyrl-RS"/>
        </w:rPr>
        <w:t>ПРИВРЕДНЕ</w:t>
      </w:r>
      <w:r w:rsidRPr="008204BC">
        <w:rPr>
          <w:rFonts w:cs="Calibri"/>
          <w:b/>
          <w:sz w:val="25"/>
          <w:szCs w:val="25"/>
          <w:lang w:val="sr-Cyrl-RS"/>
        </w:rPr>
        <w:t xml:space="preserve"> </w:t>
      </w:r>
      <w:r w:rsidRPr="008204BC">
        <w:rPr>
          <w:rFonts w:cs="Calibri" w:hint="eastAsia"/>
          <w:b/>
          <w:sz w:val="25"/>
          <w:szCs w:val="25"/>
          <w:lang w:val="sr-Cyrl-RS"/>
        </w:rPr>
        <w:t>ЗОНЕ</w:t>
      </w:r>
      <w:r w:rsidRPr="008204BC">
        <w:rPr>
          <w:rFonts w:cs="Calibri"/>
          <w:b/>
          <w:sz w:val="25"/>
          <w:szCs w:val="25"/>
          <w:lang w:val="sr-Cyrl-RS"/>
        </w:rPr>
        <w:t xml:space="preserve"> </w:t>
      </w:r>
      <w:r w:rsidRPr="008204BC">
        <w:rPr>
          <w:rFonts w:cs="Calibri" w:hint="eastAsia"/>
          <w:b/>
          <w:sz w:val="25"/>
          <w:szCs w:val="25"/>
          <w:lang w:val="sr-Cyrl-RS"/>
        </w:rPr>
        <w:t>УЗ</w:t>
      </w:r>
      <w:r w:rsidRPr="008204BC">
        <w:rPr>
          <w:rFonts w:cs="Calibri"/>
          <w:b/>
          <w:sz w:val="25"/>
          <w:szCs w:val="25"/>
          <w:lang w:val="sr-Cyrl-RS"/>
        </w:rPr>
        <w:t xml:space="preserve"> </w:t>
      </w:r>
      <w:r w:rsidRPr="008204BC">
        <w:rPr>
          <w:rFonts w:cs="Calibri" w:hint="eastAsia"/>
          <w:b/>
          <w:sz w:val="25"/>
          <w:szCs w:val="25"/>
          <w:lang w:val="sr-Cyrl-RS"/>
        </w:rPr>
        <w:t>АУТОПУТ</w:t>
      </w:r>
      <w:r w:rsidR="00DE3901">
        <w:rPr>
          <w:rFonts w:cs="Calibri"/>
          <w:b/>
          <w:sz w:val="25"/>
          <w:szCs w:val="25"/>
          <w:lang w:val="sr-Latn-RS"/>
        </w:rPr>
        <w:t>,</w:t>
      </w:r>
      <w:r w:rsidRPr="008204BC">
        <w:rPr>
          <w:rFonts w:cs="Calibri"/>
          <w:b/>
          <w:sz w:val="25"/>
          <w:szCs w:val="25"/>
          <w:lang w:val="sr-Cyrl-RS"/>
        </w:rPr>
        <w:t xml:space="preserve"> </w:t>
      </w:r>
    </w:p>
    <w:p w14:paraId="35D9CE70" w14:textId="77777777" w:rsidR="008204BC" w:rsidRPr="008204BC" w:rsidRDefault="008204BC" w:rsidP="008204BC">
      <w:pPr>
        <w:pStyle w:val="ListParagraph"/>
        <w:tabs>
          <w:tab w:val="left" w:pos="2552"/>
          <w:tab w:val="left" w:pos="3119"/>
        </w:tabs>
        <w:ind w:left="0"/>
        <w:jc w:val="center"/>
        <w:rPr>
          <w:rFonts w:asciiTheme="minorHAnsi" w:hAnsiTheme="minorHAnsi" w:cstheme="minorHAnsi"/>
          <w:b/>
          <w:bCs/>
          <w:sz w:val="25"/>
          <w:szCs w:val="25"/>
          <w:lang w:val="sr-Cyrl-RS"/>
        </w:rPr>
      </w:pPr>
      <w:r w:rsidRPr="008204BC">
        <w:rPr>
          <w:rFonts w:cs="Calibri" w:hint="eastAsia"/>
          <w:b/>
          <w:sz w:val="25"/>
          <w:szCs w:val="25"/>
          <w:lang w:val="sr-Cyrl-RS"/>
        </w:rPr>
        <w:t>ИЗМЕЂУ</w:t>
      </w:r>
      <w:r w:rsidRPr="008204BC">
        <w:rPr>
          <w:rFonts w:cs="Calibri"/>
          <w:b/>
          <w:sz w:val="25"/>
          <w:szCs w:val="25"/>
          <w:lang w:val="sr-Cyrl-RS"/>
        </w:rPr>
        <w:t xml:space="preserve"> </w:t>
      </w:r>
      <w:r w:rsidRPr="008204BC">
        <w:rPr>
          <w:rFonts w:cs="Calibri" w:hint="eastAsia"/>
          <w:b/>
          <w:sz w:val="25"/>
          <w:szCs w:val="25"/>
          <w:lang w:val="sr-Cyrl-RS"/>
        </w:rPr>
        <w:t>БЛОКА</w:t>
      </w:r>
      <w:r w:rsidRPr="008204BC">
        <w:rPr>
          <w:rFonts w:cs="Calibri"/>
          <w:b/>
          <w:sz w:val="25"/>
          <w:szCs w:val="25"/>
          <w:lang w:val="sr-Cyrl-RS"/>
        </w:rPr>
        <w:t xml:space="preserve"> 13 </w:t>
      </w:r>
      <w:r w:rsidRPr="008204BC">
        <w:rPr>
          <w:rFonts w:cs="Calibri" w:hint="eastAsia"/>
          <w:b/>
          <w:sz w:val="25"/>
          <w:szCs w:val="25"/>
          <w:lang w:val="sr-Cyrl-RS"/>
        </w:rPr>
        <w:t>И</w:t>
      </w:r>
      <w:r w:rsidRPr="008204BC">
        <w:rPr>
          <w:rFonts w:cs="Calibri"/>
          <w:b/>
          <w:sz w:val="25"/>
          <w:szCs w:val="25"/>
          <w:lang w:val="sr-Cyrl-RS"/>
        </w:rPr>
        <w:t xml:space="preserve"> </w:t>
      </w:r>
      <w:r w:rsidRPr="008204BC">
        <w:rPr>
          <w:rFonts w:cs="Calibri" w:hint="eastAsia"/>
          <w:b/>
          <w:sz w:val="25"/>
          <w:szCs w:val="25"/>
          <w:lang w:val="sr-Cyrl-RS"/>
        </w:rPr>
        <w:t>ПЛАНИРАНЕ</w:t>
      </w:r>
      <w:r w:rsidRPr="008204BC">
        <w:rPr>
          <w:rFonts w:cs="Calibri"/>
          <w:b/>
          <w:sz w:val="25"/>
          <w:szCs w:val="25"/>
          <w:lang w:val="sr-Cyrl-RS"/>
        </w:rPr>
        <w:t xml:space="preserve"> </w:t>
      </w:r>
      <w:r w:rsidRPr="008204BC">
        <w:rPr>
          <w:rFonts w:cs="Calibri" w:hint="eastAsia"/>
          <w:b/>
          <w:sz w:val="25"/>
          <w:szCs w:val="25"/>
          <w:lang w:val="sr-Cyrl-RS"/>
        </w:rPr>
        <w:t>РЕТЕНЗИЈЕ</w:t>
      </w:r>
      <w:r w:rsidRPr="008204BC">
        <w:rPr>
          <w:rFonts w:cs="Calibri"/>
          <w:b/>
          <w:sz w:val="25"/>
          <w:szCs w:val="25"/>
          <w:lang w:val="sr-Cyrl-RS"/>
        </w:rPr>
        <w:t xml:space="preserve"> </w:t>
      </w:r>
      <w:r w:rsidRPr="008204BC">
        <w:rPr>
          <w:rFonts w:cs="Calibri" w:hint="eastAsia"/>
          <w:b/>
          <w:sz w:val="25"/>
          <w:szCs w:val="25"/>
          <w:lang w:val="sr-Cyrl-RS"/>
        </w:rPr>
        <w:t>Р</w:t>
      </w:r>
      <w:r w:rsidRPr="008204BC">
        <w:rPr>
          <w:rFonts w:cs="Calibri"/>
          <w:b/>
          <w:sz w:val="25"/>
          <w:szCs w:val="25"/>
          <w:lang w:val="sr-Cyrl-RS"/>
        </w:rPr>
        <w:t xml:space="preserve">3, </w:t>
      </w:r>
      <w:r w:rsidRPr="008204BC">
        <w:rPr>
          <w:rFonts w:cs="Calibri" w:hint="eastAsia"/>
          <w:b/>
          <w:sz w:val="25"/>
          <w:szCs w:val="25"/>
          <w:lang w:val="sr-Cyrl-RS"/>
        </w:rPr>
        <w:t>ГО</w:t>
      </w:r>
      <w:r w:rsidRPr="008204BC">
        <w:rPr>
          <w:rFonts w:cs="Calibri"/>
          <w:b/>
          <w:sz w:val="25"/>
          <w:szCs w:val="25"/>
          <w:lang w:val="sr-Cyrl-RS"/>
        </w:rPr>
        <w:t xml:space="preserve"> </w:t>
      </w:r>
      <w:r w:rsidRPr="008204BC">
        <w:rPr>
          <w:rFonts w:cs="Calibri" w:hint="eastAsia"/>
          <w:b/>
          <w:sz w:val="25"/>
          <w:szCs w:val="25"/>
        </w:rPr>
        <w:t>ЗЕМУН</w:t>
      </w:r>
      <w:r w:rsidRPr="008204BC">
        <w:rPr>
          <w:rFonts w:asciiTheme="minorHAnsi" w:hAnsiTheme="minorHAnsi" w:cstheme="minorHAnsi"/>
          <w:b/>
          <w:bCs/>
          <w:sz w:val="25"/>
          <w:szCs w:val="25"/>
          <w:lang w:val="sr-Cyrl-RS"/>
        </w:rPr>
        <w:t xml:space="preserve"> </w:t>
      </w:r>
    </w:p>
    <w:p w14:paraId="18A9AF0C" w14:textId="77777777" w:rsidR="002B6BE8" w:rsidRPr="00F45BA3" w:rsidRDefault="002B6BE8" w:rsidP="00396797">
      <w:pPr>
        <w:spacing w:line="276" w:lineRule="auto"/>
        <w:rPr>
          <w:rFonts w:ascii="Calibri" w:hAnsi="Calibri" w:cs="Calibri"/>
          <w:b/>
          <w:sz w:val="22"/>
          <w:szCs w:val="22"/>
          <w:lang w:val="sr-Cyrl-RS"/>
        </w:rPr>
      </w:pPr>
    </w:p>
    <w:p w14:paraId="40AD1DDA" w14:textId="77777777" w:rsidR="001653AF" w:rsidRPr="00F45BA3" w:rsidRDefault="00396797" w:rsidP="00396797">
      <w:pPr>
        <w:spacing w:line="276" w:lineRule="auto"/>
        <w:rPr>
          <w:rFonts w:ascii="Calibri" w:hAnsi="Calibri" w:cs="Calibri"/>
          <w:b/>
          <w:bCs/>
          <w:sz w:val="22"/>
          <w:szCs w:val="22"/>
          <w:lang w:val="sr-Cyrl-RS"/>
        </w:rPr>
      </w:pPr>
      <w:r w:rsidRPr="00F45BA3">
        <w:rPr>
          <w:rFonts w:ascii="Calibri" w:hAnsi="Calibri" w:cs="Calibri"/>
          <w:sz w:val="22"/>
          <w:szCs w:val="22"/>
          <w:lang w:val="sr-Cyrl-RS"/>
        </w:rPr>
        <w:t xml:space="preserve">Одговорни урбаниста:….…… </w:t>
      </w:r>
      <w:r w:rsidR="001653AF" w:rsidRPr="00F45BA3">
        <w:rPr>
          <w:rFonts w:ascii="Calibri" w:hAnsi="Calibri" w:cs="Calibri"/>
          <w:sz w:val="22"/>
          <w:szCs w:val="22"/>
          <w:lang w:val="sr-Cyrl-RS"/>
        </w:rPr>
        <w:t xml:space="preserve"> дипл.инж.арх.. </w:t>
      </w:r>
      <w:r w:rsidR="002B6BE8" w:rsidRPr="00F45BA3">
        <w:rPr>
          <w:rFonts w:ascii="Calibri" w:hAnsi="Calibri" w:cs="Calibri"/>
          <w:b/>
          <w:bCs/>
          <w:sz w:val="22"/>
          <w:szCs w:val="22"/>
          <w:lang w:val="sr-Cyrl-RS"/>
        </w:rPr>
        <w:t>Ивана Станојевић</w:t>
      </w:r>
      <w:r w:rsidRPr="00F45BA3">
        <w:rPr>
          <w:rFonts w:ascii="Calibri" w:hAnsi="Calibri" w:cs="Calibri"/>
          <w:b/>
          <w:bCs/>
          <w:sz w:val="22"/>
          <w:szCs w:val="22"/>
          <w:lang w:val="sr-Cyrl-RS"/>
        </w:rPr>
        <w:t>, Број лиценце:</w:t>
      </w:r>
      <w:r w:rsidR="002B6BE8" w:rsidRPr="00F45BA3">
        <w:rPr>
          <w:rFonts w:ascii="Calibri" w:hAnsi="Calibri" w:cs="Calibri"/>
          <w:b/>
          <w:bCs/>
          <w:sz w:val="22"/>
          <w:szCs w:val="22"/>
          <w:lang w:val="sr-Cyrl-RS"/>
        </w:rPr>
        <w:t xml:space="preserve"> </w:t>
      </w:r>
      <w:r w:rsidRPr="00F45BA3">
        <w:rPr>
          <w:rFonts w:ascii="Calibri" w:hAnsi="Calibri" w:cs="Calibri"/>
          <w:b/>
          <w:bCs/>
          <w:sz w:val="22"/>
          <w:szCs w:val="22"/>
          <w:lang w:val="sr-Cyrl-RS"/>
        </w:rPr>
        <w:t xml:space="preserve">ИКС </w:t>
      </w:r>
      <w:r w:rsidR="000C107A" w:rsidRPr="00F45BA3">
        <w:rPr>
          <w:rFonts w:ascii="Calibri" w:hAnsi="Calibri" w:cs="Calibri"/>
          <w:b/>
          <w:bCs/>
          <w:sz w:val="22"/>
          <w:szCs w:val="22"/>
          <w:lang w:val="sr-Cyrl-RS"/>
        </w:rPr>
        <w:t>200 1116 09</w:t>
      </w:r>
    </w:p>
    <w:p w14:paraId="4C5EFA67" w14:textId="77777777" w:rsidR="00396797" w:rsidRPr="00F45BA3" w:rsidRDefault="00396797" w:rsidP="00396797">
      <w:pPr>
        <w:spacing w:line="276" w:lineRule="auto"/>
        <w:rPr>
          <w:rFonts w:ascii="Calibri" w:hAnsi="Calibri" w:cs="Calibri"/>
          <w:sz w:val="22"/>
          <w:szCs w:val="22"/>
          <w:lang w:val="sr-Cyrl-RS"/>
        </w:rPr>
      </w:pPr>
    </w:p>
    <w:p w14:paraId="72B922D2" w14:textId="77777777" w:rsidR="001653AF" w:rsidRPr="00F45BA3" w:rsidRDefault="001653AF" w:rsidP="002B6BE8">
      <w:pPr>
        <w:spacing w:line="276" w:lineRule="auto"/>
        <w:jc w:val="both"/>
        <w:rPr>
          <w:rFonts w:ascii="Calibri" w:hAnsi="Calibri" w:cs="Calibri"/>
          <w:sz w:val="22"/>
          <w:szCs w:val="22"/>
          <w:lang w:val="sr-Cyrl-RS"/>
        </w:rPr>
      </w:pPr>
      <w:r w:rsidRPr="00F45BA3">
        <w:rPr>
          <w:rFonts w:ascii="Calibri" w:hAnsi="Calibri" w:cs="Calibri"/>
          <w:sz w:val="22"/>
          <w:szCs w:val="22"/>
          <w:lang w:val="sr-Cyrl-RS"/>
        </w:rPr>
        <w:t>У односу на предметно Решење, именован</w:t>
      </w:r>
      <w:r w:rsidR="002B6BE8" w:rsidRPr="00F45BA3">
        <w:rPr>
          <w:rFonts w:ascii="Calibri" w:hAnsi="Calibri" w:cs="Calibri"/>
          <w:sz w:val="22"/>
          <w:szCs w:val="22"/>
          <w:lang w:val="sr-Cyrl-RS"/>
        </w:rPr>
        <w:t>а</w:t>
      </w:r>
      <w:r w:rsidRPr="00F45BA3">
        <w:rPr>
          <w:rFonts w:ascii="Calibri" w:hAnsi="Calibri" w:cs="Calibri"/>
          <w:sz w:val="22"/>
          <w:szCs w:val="22"/>
          <w:lang w:val="sr-Cyrl-RS"/>
        </w:rPr>
        <w:t xml:space="preserve"> је дуж</w:t>
      </w:r>
      <w:r w:rsidR="002B6BE8" w:rsidRPr="00F45BA3">
        <w:rPr>
          <w:rFonts w:ascii="Calibri" w:hAnsi="Calibri" w:cs="Calibri"/>
          <w:sz w:val="22"/>
          <w:szCs w:val="22"/>
          <w:lang w:val="sr-Cyrl-RS"/>
        </w:rPr>
        <w:t>на да се при изради предметне планске документације</w:t>
      </w:r>
      <w:r w:rsidRPr="00F45BA3">
        <w:rPr>
          <w:rFonts w:ascii="Calibri" w:hAnsi="Calibri" w:cs="Calibri"/>
          <w:sz w:val="22"/>
          <w:szCs w:val="22"/>
          <w:lang w:val="sr-Cyrl-RS"/>
        </w:rPr>
        <w:t>, придржава свих прописа, стандарда, као и законских и подзаконских аката, правилника и одлука које одређују ову област, а у свему према важећој планској регулативи.</w:t>
      </w:r>
    </w:p>
    <w:p w14:paraId="4379D796" w14:textId="77777777" w:rsidR="001653AF" w:rsidRPr="00F45BA3" w:rsidRDefault="001653AF" w:rsidP="001653AF">
      <w:pPr>
        <w:spacing w:line="276" w:lineRule="auto"/>
        <w:rPr>
          <w:rFonts w:ascii="Calibri" w:hAnsi="Calibri" w:cs="Calibri"/>
          <w:sz w:val="22"/>
          <w:szCs w:val="22"/>
          <w:lang w:val="sr-Cyrl-RS"/>
        </w:rPr>
      </w:pPr>
    </w:p>
    <w:p w14:paraId="345074BA" w14:textId="77777777" w:rsidR="00966C74" w:rsidRPr="00F45BA3" w:rsidRDefault="00966C74" w:rsidP="001653AF">
      <w:pPr>
        <w:spacing w:line="276" w:lineRule="auto"/>
        <w:rPr>
          <w:rFonts w:ascii="Calibri" w:hAnsi="Calibri" w:cs="Calibri"/>
          <w:sz w:val="22"/>
          <w:szCs w:val="22"/>
          <w:lang w:val="sr-Cyrl-RS"/>
        </w:rPr>
      </w:pPr>
    </w:p>
    <w:p w14:paraId="09F98897" w14:textId="77777777" w:rsidR="00A2131A" w:rsidRDefault="00A2131A" w:rsidP="00A2131A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  <w:lang w:val="sr-Cyrl-RS"/>
        </w:rPr>
      </w:pPr>
      <w:r>
        <w:rPr>
          <w:rFonts w:asciiTheme="minorHAnsi" w:hAnsiTheme="minorHAnsi" w:cstheme="minorHAnsi"/>
          <w:sz w:val="20"/>
          <w:szCs w:val="20"/>
          <w:lang w:val="sr-Cyrl-BA"/>
        </w:rPr>
        <w:t>У Београду, октобра 2024.године</w:t>
      </w:r>
    </w:p>
    <w:p w14:paraId="0D9AD83E" w14:textId="44F9C194" w:rsidR="001653AF" w:rsidRDefault="001653AF" w:rsidP="001653AF">
      <w:pPr>
        <w:spacing w:line="276" w:lineRule="auto"/>
        <w:rPr>
          <w:rFonts w:ascii="Calibri" w:hAnsi="Calibri" w:cs="Calibri"/>
          <w:sz w:val="22"/>
          <w:szCs w:val="22"/>
          <w:lang w:val="sr-Cyrl-RS"/>
        </w:rPr>
      </w:pPr>
    </w:p>
    <w:p w14:paraId="3C841180" w14:textId="77777777" w:rsidR="00A2131A" w:rsidRPr="00F45BA3" w:rsidRDefault="00A2131A" w:rsidP="001653AF">
      <w:pPr>
        <w:spacing w:line="276" w:lineRule="auto"/>
        <w:rPr>
          <w:rFonts w:ascii="Calibri" w:hAnsi="Calibri" w:cs="Calibri"/>
          <w:sz w:val="22"/>
          <w:szCs w:val="22"/>
          <w:lang w:val="sr-Cyrl-RS"/>
        </w:rPr>
      </w:pPr>
      <w:bookmarkStart w:id="0" w:name="_GoBack"/>
      <w:bookmarkEnd w:id="0"/>
    </w:p>
    <w:p w14:paraId="08667FBE" w14:textId="77777777" w:rsidR="001653AF" w:rsidRPr="00F45BA3" w:rsidRDefault="001653AF" w:rsidP="001653AF">
      <w:pPr>
        <w:spacing w:line="276" w:lineRule="auto"/>
        <w:rPr>
          <w:rFonts w:ascii="Calibri" w:hAnsi="Calibri" w:cs="Calibri"/>
          <w:sz w:val="22"/>
          <w:szCs w:val="22"/>
          <w:lang w:val="sr-Cyrl-RS"/>
        </w:rPr>
      </w:pPr>
    </w:p>
    <w:p w14:paraId="5F3F5EDC" w14:textId="77777777" w:rsidR="001653AF" w:rsidRPr="00F45BA3" w:rsidRDefault="00923A84" w:rsidP="001653AF">
      <w:pPr>
        <w:spacing w:line="276" w:lineRule="auto"/>
        <w:rPr>
          <w:rFonts w:ascii="Calibri" w:hAnsi="Calibri" w:cs="Calibri"/>
          <w:sz w:val="22"/>
          <w:szCs w:val="22"/>
          <w:lang w:val="sr-Cyrl-RS"/>
        </w:rPr>
      </w:pPr>
      <w:r w:rsidRPr="00F45BA3">
        <w:rPr>
          <w:rFonts w:ascii="Calibri" w:hAnsi="Calibri" w:cs="Calibri"/>
          <w:noProof/>
          <w:sz w:val="22"/>
          <w:szCs w:val="22"/>
          <w:lang w:val="sr-Latn-RS" w:eastAsia="sr-Latn-RS"/>
        </w:rPr>
        <w:drawing>
          <wp:anchor distT="0" distB="0" distL="114300" distR="114300" simplePos="0" relativeHeight="251661312" behindDoc="1" locked="0" layoutInCell="1" allowOverlap="1" wp14:anchorId="4C238755" wp14:editId="0A0BA971">
            <wp:simplePos x="0" y="0"/>
            <wp:positionH relativeFrom="column">
              <wp:posOffset>19050</wp:posOffset>
            </wp:positionH>
            <wp:positionV relativeFrom="paragraph">
              <wp:posOffset>131135</wp:posOffset>
            </wp:positionV>
            <wp:extent cx="1870075" cy="1478915"/>
            <wp:effectExtent l="0" t="0" r="0" b="698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BM pečat sa potpisom.JPG"/>
                    <pic:cNvPicPr/>
                  </pic:nvPicPr>
                  <pic:blipFill rotWithShape="1"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870075" cy="14789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1653AF" w:rsidRPr="00F45BA3">
        <w:rPr>
          <w:rFonts w:ascii="Calibri" w:hAnsi="Calibri" w:cs="Calibri"/>
          <w:sz w:val="22"/>
          <w:szCs w:val="22"/>
          <w:lang w:val="sr-Cyrl-RS"/>
        </w:rPr>
        <w:t>за IBM CONSULT:</w:t>
      </w:r>
    </w:p>
    <w:p w14:paraId="1D26F8AA" w14:textId="77777777" w:rsidR="001653AF" w:rsidRPr="00F45BA3" w:rsidRDefault="001653AF" w:rsidP="001653AF">
      <w:pPr>
        <w:spacing w:line="276" w:lineRule="auto"/>
        <w:jc w:val="both"/>
        <w:rPr>
          <w:rFonts w:ascii="Calibri" w:hAnsi="Calibri" w:cs="Calibri"/>
          <w:sz w:val="22"/>
          <w:szCs w:val="22"/>
          <w:lang w:val="sr-Cyrl-RS"/>
        </w:rPr>
      </w:pPr>
      <w:r w:rsidRPr="00F45BA3">
        <w:rPr>
          <w:rFonts w:ascii="Calibri" w:hAnsi="Calibri" w:cs="Calibri"/>
          <w:sz w:val="22"/>
          <w:szCs w:val="22"/>
          <w:lang w:val="sr-Cyrl-RS"/>
        </w:rPr>
        <w:t>Директор</w:t>
      </w:r>
    </w:p>
    <w:p w14:paraId="7B1E43F5" w14:textId="77777777" w:rsidR="001653AF" w:rsidRPr="00F45BA3" w:rsidRDefault="001653AF" w:rsidP="001653AF">
      <w:pPr>
        <w:spacing w:line="276" w:lineRule="auto"/>
        <w:jc w:val="both"/>
        <w:rPr>
          <w:rFonts w:ascii="Calibri" w:hAnsi="Calibri" w:cs="Calibri"/>
          <w:sz w:val="22"/>
          <w:szCs w:val="22"/>
          <w:lang w:val="sr-Cyrl-RS"/>
        </w:rPr>
      </w:pPr>
    </w:p>
    <w:p w14:paraId="532202AB" w14:textId="77777777" w:rsidR="001653AF" w:rsidRPr="00F45BA3" w:rsidRDefault="001653AF" w:rsidP="001653AF">
      <w:pPr>
        <w:spacing w:line="276" w:lineRule="auto"/>
        <w:jc w:val="both"/>
        <w:rPr>
          <w:rFonts w:ascii="Calibri" w:hAnsi="Calibri" w:cs="Calibri"/>
          <w:sz w:val="22"/>
          <w:szCs w:val="22"/>
          <w:lang w:val="sr-Cyrl-RS"/>
        </w:rPr>
      </w:pPr>
    </w:p>
    <w:p w14:paraId="5ACD2CEA" w14:textId="77777777" w:rsidR="001653AF" w:rsidRPr="00F45BA3" w:rsidRDefault="001653AF" w:rsidP="001653AF">
      <w:pPr>
        <w:spacing w:line="276" w:lineRule="auto"/>
        <w:jc w:val="both"/>
        <w:rPr>
          <w:rFonts w:ascii="Calibri" w:hAnsi="Calibri" w:cs="Calibri"/>
          <w:sz w:val="22"/>
          <w:szCs w:val="22"/>
          <w:lang w:val="sr-Cyrl-RS"/>
        </w:rPr>
      </w:pPr>
    </w:p>
    <w:p w14:paraId="0C410233" w14:textId="77777777" w:rsidR="001653AF" w:rsidRPr="00F45BA3" w:rsidRDefault="001653AF" w:rsidP="001653AF">
      <w:pPr>
        <w:spacing w:line="276" w:lineRule="auto"/>
        <w:jc w:val="both"/>
        <w:rPr>
          <w:rFonts w:ascii="Calibri" w:hAnsi="Calibri" w:cs="Calibri"/>
          <w:sz w:val="22"/>
          <w:szCs w:val="22"/>
          <w:lang w:val="sr-Cyrl-RS"/>
        </w:rPr>
      </w:pPr>
      <w:r w:rsidRPr="00F45BA3">
        <w:rPr>
          <w:rFonts w:ascii="Calibri" w:hAnsi="Calibri" w:cs="Calibri"/>
          <w:sz w:val="22"/>
          <w:szCs w:val="22"/>
          <w:lang w:val="sr-Cyrl-RS"/>
        </w:rPr>
        <w:t>________________________</w:t>
      </w:r>
    </w:p>
    <w:p w14:paraId="34FE154D" w14:textId="77777777" w:rsidR="001653AF" w:rsidRPr="00F45BA3" w:rsidRDefault="001653AF" w:rsidP="001653AF">
      <w:pPr>
        <w:spacing w:line="360" w:lineRule="auto"/>
        <w:jc w:val="both"/>
        <w:rPr>
          <w:rFonts w:ascii="Calibri" w:hAnsi="Calibri" w:cs="Calibri"/>
          <w:sz w:val="22"/>
          <w:szCs w:val="22"/>
          <w:lang w:val="sr-Cyrl-RS"/>
        </w:rPr>
      </w:pPr>
      <w:r w:rsidRPr="00F45BA3">
        <w:rPr>
          <w:rFonts w:ascii="Calibri" w:hAnsi="Calibri" w:cs="Calibri"/>
          <w:sz w:val="22"/>
          <w:szCs w:val="22"/>
          <w:lang w:val="sr-Cyrl-RS"/>
        </w:rPr>
        <w:t>Милош Јовановић</w:t>
      </w:r>
    </w:p>
    <w:sectPr w:rsidR="001653AF" w:rsidRPr="00F45BA3" w:rsidSect="00516150">
      <w:headerReference w:type="even" r:id="rId10"/>
      <w:headerReference w:type="default" r:id="rId11"/>
      <w:footerReference w:type="default" r:id="rId12"/>
      <w:pgSz w:w="11907" w:h="16840" w:code="9"/>
      <w:pgMar w:top="1418" w:right="987" w:bottom="993" w:left="1560" w:header="567" w:footer="54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6AF88" w14:textId="77777777" w:rsidR="00775A4E" w:rsidRDefault="00775A4E">
      <w:r>
        <w:separator/>
      </w:r>
    </w:p>
  </w:endnote>
  <w:endnote w:type="continuationSeparator" w:id="0">
    <w:p w14:paraId="13D4A9C6" w14:textId="77777777" w:rsidR="00775A4E" w:rsidRDefault="00775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HelvBoldItalic">
    <w:charset w:val="00"/>
    <w:family w:val="auto"/>
    <w:pitch w:val="variable"/>
    <w:sig w:usb0="00000083" w:usb1="00000000" w:usb2="00000000" w:usb3="00000000" w:csb0="00000009" w:csb1="00000000"/>
  </w:font>
  <w:font w:name="CHelvPlai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TimesRoma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A Cirilica Helvetica">
    <w:altName w:val="Courier New"/>
    <w:charset w:val="00"/>
    <w:family w:val="swiss"/>
    <w:pitch w:val="variable"/>
    <w:sig w:usb0="00000083" w:usb1="00000000" w:usb2="00000000" w:usb3="00000000" w:csb0="00000009" w:csb1="00000000"/>
  </w:font>
  <w:font w:name="Minion Pro">
    <w:altName w:val="Minion Pro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7F7F7F"/>
      </w:tblBorders>
      <w:tblLook w:val="04A0" w:firstRow="1" w:lastRow="0" w:firstColumn="1" w:lastColumn="0" w:noHBand="0" w:noVBand="1"/>
    </w:tblPr>
    <w:tblGrid>
      <w:gridCol w:w="9360"/>
    </w:tblGrid>
    <w:tr w:rsidR="00571B0C" w:rsidRPr="006335DD" w14:paraId="5DDF3C41" w14:textId="77777777" w:rsidTr="0065475C">
      <w:tc>
        <w:tcPr>
          <w:tcW w:w="9718" w:type="dxa"/>
          <w:shd w:val="clear" w:color="auto" w:fill="auto"/>
        </w:tcPr>
        <w:p w14:paraId="21D0AF3B" w14:textId="77777777" w:rsidR="00571B0C" w:rsidRPr="006335DD" w:rsidRDefault="00571B0C" w:rsidP="0065475C">
          <w:pPr>
            <w:jc w:val="center"/>
            <w:outlineLvl w:val="0"/>
            <w:rPr>
              <w:rFonts w:asciiTheme="minorHAnsi" w:hAnsiTheme="minorHAnsi" w:cstheme="minorHAnsi"/>
              <w:b/>
              <w:color w:val="808080"/>
              <w:sz w:val="16"/>
              <w:szCs w:val="16"/>
            </w:rPr>
          </w:pPr>
        </w:p>
      </w:tc>
    </w:tr>
  </w:tbl>
  <w:p w14:paraId="581770F0" w14:textId="77777777" w:rsidR="00571B0C" w:rsidRPr="006335DD" w:rsidRDefault="00571B0C" w:rsidP="003A014C">
    <w:pPr>
      <w:jc w:val="center"/>
      <w:outlineLvl w:val="0"/>
      <w:rPr>
        <w:rFonts w:asciiTheme="minorHAnsi" w:hAnsiTheme="minorHAnsi" w:cstheme="minorHAnsi"/>
        <w:b/>
        <w:color w:val="808080"/>
        <w:sz w:val="16"/>
        <w:szCs w:val="16"/>
      </w:rPr>
    </w:pPr>
    <w:r w:rsidRPr="006335DD">
      <w:rPr>
        <w:rFonts w:asciiTheme="minorHAnsi" w:hAnsiTheme="minorHAnsi" w:cstheme="minorHAnsi"/>
        <w:b/>
        <w:color w:val="808080"/>
        <w:sz w:val="16"/>
        <w:szCs w:val="16"/>
      </w:rPr>
      <w:t xml:space="preserve">Ibm consult DOO, </w:t>
    </w:r>
    <w:r w:rsidRPr="006335DD">
      <w:rPr>
        <w:rFonts w:asciiTheme="minorHAnsi" w:hAnsiTheme="minorHAnsi" w:cstheme="minorHAnsi"/>
        <w:color w:val="808080"/>
        <w:sz w:val="16"/>
        <w:szCs w:val="16"/>
      </w:rPr>
      <w:t xml:space="preserve">Subotička 23/2,11 000 Belgrade, Serbia,  </w:t>
    </w:r>
    <w:r w:rsidRPr="006335DD">
      <w:rPr>
        <w:rFonts w:asciiTheme="minorHAnsi" w:hAnsiTheme="minorHAnsi" w:cstheme="minorHAnsi"/>
        <w:b/>
        <w:color w:val="808080"/>
        <w:sz w:val="16"/>
        <w:szCs w:val="16"/>
      </w:rPr>
      <w:t>Phone</w:t>
    </w:r>
    <w:r w:rsidRPr="006335DD">
      <w:rPr>
        <w:rFonts w:asciiTheme="minorHAnsi" w:hAnsiTheme="minorHAnsi" w:cstheme="minorHAnsi"/>
        <w:color w:val="808080"/>
        <w:sz w:val="16"/>
        <w:szCs w:val="16"/>
      </w:rPr>
      <w:t xml:space="preserve"> (381) (11) 2 454 414, </w:t>
    </w:r>
    <w:r w:rsidRPr="006335DD">
      <w:rPr>
        <w:rFonts w:asciiTheme="minorHAnsi" w:hAnsiTheme="minorHAnsi" w:cstheme="minorHAnsi"/>
        <w:b/>
        <w:color w:val="808080"/>
        <w:sz w:val="16"/>
        <w:szCs w:val="16"/>
      </w:rPr>
      <w:t>Fax:(</w:t>
    </w:r>
    <w:r w:rsidRPr="006335DD">
      <w:rPr>
        <w:rFonts w:asciiTheme="minorHAnsi" w:hAnsiTheme="minorHAnsi" w:cstheme="minorHAnsi"/>
        <w:color w:val="808080"/>
        <w:sz w:val="16"/>
        <w:szCs w:val="16"/>
      </w:rPr>
      <w:t>381) (11)2 454 414</w:t>
    </w:r>
  </w:p>
  <w:p w14:paraId="16549389" w14:textId="77777777" w:rsidR="00571B0C" w:rsidRPr="006335DD" w:rsidRDefault="00571B0C" w:rsidP="003A014C">
    <w:pPr>
      <w:jc w:val="center"/>
      <w:outlineLvl w:val="0"/>
      <w:rPr>
        <w:rFonts w:asciiTheme="minorHAnsi" w:hAnsiTheme="minorHAnsi" w:cstheme="minorHAnsi"/>
        <w:color w:val="808080"/>
        <w:sz w:val="16"/>
        <w:szCs w:val="16"/>
      </w:rPr>
    </w:pPr>
    <w:r w:rsidRPr="006335DD">
      <w:rPr>
        <w:rFonts w:asciiTheme="minorHAnsi" w:hAnsiTheme="minorHAnsi" w:cstheme="minorHAnsi"/>
        <w:b/>
        <w:color w:val="808080"/>
        <w:sz w:val="16"/>
        <w:szCs w:val="16"/>
      </w:rPr>
      <w:t xml:space="preserve">e-Mail: </w:t>
    </w:r>
    <w:r w:rsidRPr="006335DD">
      <w:rPr>
        <w:rFonts w:asciiTheme="minorHAnsi" w:hAnsiTheme="minorHAnsi" w:cstheme="minorHAnsi"/>
        <w:color w:val="808080"/>
        <w:sz w:val="16"/>
        <w:szCs w:val="16"/>
      </w:rPr>
      <w:t>info@ibmconsult.rs</w:t>
    </w:r>
    <w:r w:rsidRPr="006335DD">
      <w:rPr>
        <w:rFonts w:asciiTheme="minorHAnsi" w:hAnsiTheme="minorHAnsi" w:cstheme="minorHAnsi"/>
        <w:b/>
        <w:color w:val="808080"/>
        <w:sz w:val="16"/>
        <w:szCs w:val="16"/>
      </w:rPr>
      <w:t xml:space="preserve"> Web:</w:t>
    </w:r>
    <w:hyperlink r:id="rId1" w:history="1">
      <w:r w:rsidRPr="006335DD">
        <w:rPr>
          <w:rStyle w:val="Hyperlink"/>
          <w:rFonts w:asciiTheme="minorHAnsi" w:hAnsiTheme="minorHAnsi" w:cstheme="minorHAnsi"/>
          <w:color w:val="808080"/>
          <w:sz w:val="16"/>
          <w:szCs w:val="16"/>
        </w:rPr>
        <w:t>www.ibmconsult.rs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D506A" w14:textId="77777777" w:rsidR="00775A4E" w:rsidRDefault="00775A4E">
      <w:r>
        <w:separator/>
      </w:r>
    </w:p>
  </w:footnote>
  <w:footnote w:type="continuationSeparator" w:id="0">
    <w:p w14:paraId="6EF323D1" w14:textId="77777777" w:rsidR="00775A4E" w:rsidRDefault="00775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9089A" w14:textId="77777777" w:rsidR="00571B0C" w:rsidRDefault="00571B0C" w:rsidP="00292F5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0BB665" w14:textId="77777777" w:rsidR="00571B0C" w:rsidRDefault="00571B0C" w:rsidP="00F9744E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C7C81" w14:textId="09F03F42" w:rsidR="00571B0C" w:rsidRPr="0065475C" w:rsidRDefault="00571B0C" w:rsidP="00FB4534">
    <w:pPr>
      <w:pStyle w:val="Header"/>
      <w:framePr w:wrap="around" w:vAnchor="text" w:hAnchor="page" w:x="10596" w:y="86"/>
      <w:rPr>
        <w:rStyle w:val="PageNumber"/>
        <w:color w:val="FFFFFF"/>
      </w:rPr>
    </w:pPr>
    <w:r w:rsidRPr="0065475C">
      <w:rPr>
        <w:rStyle w:val="PageNumber"/>
        <w:color w:val="FFFFFF"/>
      </w:rPr>
      <w:fldChar w:fldCharType="begin"/>
    </w:r>
    <w:r w:rsidRPr="0065475C">
      <w:rPr>
        <w:rStyle w:val="PageNumber"/>
        <w:color w:val="FFFFFF"/>
      </w:rPr>
      <w:instrText xml:space="preserve">PAGE  </w:instrText>
    </w:r>
    <w:r w:rsidRPr="0065475C">
      <w:rPr>
        <w:rStyle w:val="PageNumber"/>
        <w:color w:val="FFFFFF"/>
      </w:rPr>
      <w:fldChar w:fldCharType="separate"/>
    </w:r>
    <w:r w:rsidR="00C308DC">
      <w:rPr>
        <w:rStyle w:val="PageNumber"/>
        <w:noProof/>
        <w:color w:val="FFFFFF"/>
      </w:rPr>
      <w:t>23</w:t>
    </w:r>
    <w:r w:rsidRPr="0065475C">
      <w:rPr>
        <w:rStyle w:val="PageNumber"/>
        <w:color w:val="FFFFFF"/>
      </w:rPr>
      <w:fldChar w:fldCharType="end"/>
    </w:r>
  </w:p>
  <w:tbl>
    <w:tblPr>
      <w:tblW w:w="0" w:type="auto"/>
      <w:tblBorders>
        <w:top w:val="single" w:sz="4" w:space="0" w:color="7F7F7F"/>
        <w:bottom w:val="single" w:sz="4" w:space="0" w:color="7F7F7F"/>
        <w:insideV w:val="single" w:sz="4" w:space="0" w:color="7F7F7F"/>
      </w:tblBorders>
      <w:tblLook w:val="04A0" w:firstRow="1" w:lastRow="0" w:firstColumn="1" w:lastColumn="0" w:noHBand="0" w:noVBand="1"/>
    </w:tblPr>
    <w:tblGrid>
      <w:gridCol w:w="8190"/>
      <w:gridCol w:w="1170"/>
    </w:tblGrid>
    <w:tr w:rsidR="00571B0C" w:rsidRPr="00435B77" w14:paraId="46A4438F" w14:textId="77777777" w:rsidTr="007D7FA0">
      <w:trPr>
        <w:trHeight w:val="479"/>
      </w:trPr>
      <w:tc>
        <w:tcPr>
          <w:tcW w:w="8190" w:type="dxa"/>
          <w:shd w:val="clear" w:color="auto" w:fill="auto"/>
          <w:vAlign w:val="center"/>
        </w:tcPr>
        <w:p w14:paraId="55313708" w14:textId="77777777" w:rsidR="00571B0C" w:rsidRPr="007D7FA0" w:rsidRDefault="00571B0C" w:rsidP="00DB1E25">
          <w:pPr>
            <w:pStyle w:val="Header"/>
            <w:tabs>
              <w:tab w:val="clear" w:pos="4320"/>
              <w:tab w:val="clear" w:pos="8640"/>
              <w:tab w:val="right" w:pos="9638"/>
            </w:tabs>
            <w:ind w:right="360"/>
            <w:rPr>
              <w:rStyle w:val="PageNumber"/>
              <w:rFonts w:ascii="Calibri" w:hAnsi="Calibri" w:cs="Calibri"/>
              <w:color w:val="7F7F7F"/>
              <w:sz w:val="16"/>
              <w:szCs w:val="16"/>
              <w:lang w:val="sr-Latn-RS"/>
            </w:rPr>
          </w:pPr>
          <w:r w:rsidRPr="007D7FA0">
            <w:rPr>
              <w:rFonts w:ascii="Calibri" w:hAnsi="Calibri" w:cs="Calibri"/>
              <w:color w:val="7F7F7F"/>
              <w:sz w:val="16"/>
              <w:szCs w:val="16"/>
              <w:lang w:val="sr-Cyrl-BA"/>
            </w:rPr>
            <w:t xml:space="preserve">ПДР </w:t>
          </w:r>
          <w:r>
            <w:rPr>
              <w:rFonts w:ascii="Calibri" w:hAnsi="Calibri" w:cs="Calibri"/>
              <w:color w:val="7F7F7F"/>
              <w:sz w:val="16"/>
              <w:szCs w:val="16"/>
              <w:lang w:val="sr-Cyrl-BA"/>
            </w:rPr>
            <w:t>ПРОСТОРНЕ ЦЕЛИНЕ ДЕДИЊЕ НА СЕЊАКУ, ЗА БЛОКОВЕ 29, 31 И 33, ГРАДСКА ОПШТИНА САВСКИ ВЕНАЦ</w:t>
          </w:r>
        </w:p>
      </w:tc>
      <w:tc>
        <w:tcPr>
          <w:tcW w:w="1170" w:type="dxa"/>
          <w:shd w:val="clear" w:color="auto" w:fill="F2F2F2" w:themeFill="background1" w:themeFillShade="F2"/>
          <w:vAlign w:val="center"/>
        </w:tcPr>
        <w:p w14:paraId="5C190366" w14:textId="7A8B352C" w:rsidR="00571B0C" w:rsidRPr="00C74852" w:rsidRDefault="00571B0C" w:rsidP="00CD3BAB">
          <w:pPr>
            <w:pStyle w:val="Header"/>
            <w:tabs>
              <w:tab w:val="clear" w:pos="4320"/>
              <w:tab w:val="clear" w:pos="8640"/>
              <w:tab w:val="right" w:pos="9638"/>
            </w:tabs>
            <w:ind w:right="360"/>
            <w:jc w:val="right"/>
            <w:rPr>
              <w:rStyle w:val="PageNumber"/>
              <w:rFonts w:ascii="Calibri" w:hAnsi="Calibri" w:cs="Calibri"/>
              <w:lang w:val="sr-Latn-CS"/>
            </w:rPr>
          </w:pPr>
          <w:r w:rsidRPr="00AB2A88">
            <w:rPr>
              <w:rStyle w:val="PageNumber"/>
              <w:rFonts w:ascii="Calibri" w:hAnsi="Calibri" w:cs="Calibri"/>
              <w:color w:val="7F7F7F"/>
              <w:lang w:val="sr-Latn-CS"/>
            </w:rPr>
            <w:fldChar w:fldCharType="begin"/>
          </w:r>
          <w:r w:rsidRPr="00AB2A88">
            <w:rPr>
              <w:rStyle w:val="PageNumber"/>
              <w:rFonts w:ascii="Calibri" w:hAnsi="Calibri" w:cs="Calibri"/>
              <w:color w:val="7F7F7F"/>
              <w:lang w:val="sr-Latn-CS"/>
            </w:rPr>
            <w:instrText xml:space="preserve"> PAGE   \* MERGEFORMAT </w:instrText>
          </w:r>
          <w:r w:rsidRPr="00AB2A88">
            <w:rPr>
              <w:rStyle w:val="PageNumber"/>
              <w:rFonts w:ascii="Calibri" w:hAnsi="Calibri" w:cs="Calibri"/>
              <w:color w:val="7F7F7F"/>
              <w:lang w:val="sr-Latn-CS"/>
            </w:rPr>
            <w:fldChar w:fldCharType="separate"/>
          </w:r>
          <w:r w:rsidR="00C308DC">
            <w:rPr>
              <w:rStyle w:val="PageNumber"/>
              <w:rFonts w:ascii="Calibri" w:hAnsi="Calibri" w:cs="Calibri"/>
              <w:noProof/>
              <w:color w:val="7F7F7F"/>
              <w:lang w:val="sr-Latn-CS"/>
            </w:rPr>
            <w:t>23</w:t>
          </w:r>
          <w:r w:rsidRPr="00AB2A88">
            <w:rPr>
              <w:rStyle w:val="PageNumber"/>
              <w:rFonts w:ascii="Calibri" w:hAnsi="Calibri" w:cs="Calibri"/>
              <w:noProof/>
              <w:color w:val="7F7F7F"/>
              <w:lang w:val="sr-Latn-CS"/>
            </w:rPr>
            <w:fldChar w:fldCharType="end"/>
          </w:r>
        </w:p>
      </w:tc>
    </w:tr>
  </w:tbl>
  <w:p w14:paraId="26C0A72F" w14:textId="77777777" w:rsidR="00571B0C" w:rsidRPr="00127B39" w:rsidRDefault="00571B0C" w:rsidP="003A014C">
    <w:pPr>
      <w:pStyle w:val="Header"/>
      <w:tabs>
        <w:tab w:val="clear" w:pos="4320"/>
        <w:tab w:val="clear" w:pos="8640"/>
        <w:tab w:val="right" w:pos="9638"/>
      </w:tabs>
      <w:ind w:right="360"/>
      <w:rPr>
        <w:rStyle w:val="PageNumber"/>
        <w:rFonts w:ascii="Arial" w:hAnsi="Arial" w:cs="Arial"/>
        <w:lang w:val="sr-Latn-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B0D3A"/>
    <w:multiLevelType w:val="hybridMultilevel"/>
    <w:tmpl w:val="5D3651E8"/>
    <w:lvl w:ilvl="0" w:tplc="F4A4BDF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A653AE"/>
    <w:multiLevelType w:val="hybridMultilevel"/>
    <w:tmpl w:val="E9528B9A"/>
    <w:lvl w:ilvl="0" w:tplc="F4A4BD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F77A1"/>
    <w:multiLevelType w:val="hybridMultilevel"/>
    <w:tmpl w:val="3800B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86189"/>
    <w:multiLevelType w:val="hybridMultilevel"/>
    <w:tmpl w:val="FA94CC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6779D2"/>
    <w:multiLevelType w:val="hybridMultilevel"/>
    <w:tmpl w:val="773A5BBC"/>
    <w:lvl w:ilvl="0" w:tplc="F4A4BD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F6DDF"/>
    <w:multiLevelType w:val="hybridMultilevel"/>
    <w:tmpl w:val="C9E636B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3132D"/>
    <w:multiLevelType w:val="hybridMultilevel"/>
    <w:tmpl w:val="BCC6A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A15EE"/>
    <w:multiLevelType w:val="hybridMultilevel"/>
    <w:tmpl w:val="F1E819D2"/>
    <w:lvl w:ilvl="0" w:tplc="F81AA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95FB4"/>
    <w:multiLevelType w:val="hybridMultilevel"/>
    <w:tmpl w:val="F8CC55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8B949A4"/>
    <w:multiLevelType w:val="hybridMultilevel"/>
    <w:tmpl w:val="E89E99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E0701"/>
    <w:multiLevelType w:val="hybridMultilevel"/>
    <w:tmpl w:val="1042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C36D8"/>
    <w:multiLevelType w:val="hybridMultilevel"/>
    <w:tmpl w:val="512C5B08"/>
    <w:lvl w:ilvl="0" w:tplc="F4A4BD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53996"/>
    <w:multiLevelType w:val="hybridMultilevel"/>
    <w:tmpl w:val="841A737E"/>
    <w:lvl w:ilvl="0" w:tplc="5300B71E">
      <w:start w:val="1"/>
      <w:numFmt w:val="decimalZero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E304C"/>
    <w:multiLevelType w:val="hybridMultilevel"/>
    <w:tmpl w:val="1C66C85A"/>
    <w:lvl w:ilvl="0" w:tplc="F4A4BD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700F5"/>
    <w:multiLevelType w:val="hybridMultilevel"/>
    <w:tmpl w:val="A766975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470879"/>
    <w:multiLevelType w:val="hybridMultilevel"/>
    <w:tmpl w:val="DB6076E8"/>
    <w:lvl w:ilvl="0" w:tplc="74601CB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8486AD92">
      <w:numFmt w:val="none"/>
      <w:lvlText w:val=""/>
      <w:lvlJc w:val="left"/>
      <w:pPr>
        <w:tabs>
          <w:tab w:val="num" w:pos="360"/>
        </w:tabs>
      </w:pPr>
    </w:lvl>
    <w:lvl w:ilvl="2" w:tplc="25520062">
      <w:numFmt w:val="none"/>
      <w:lvlText w:val=""/>
      <w:lvlJc w:val="left"/>
      <w:pPr>
        <w:tabs>
          <w:tab w:val="num" w:pos="360"/>
        </w:tabs>
      </w:pPr>
    </w:lvl>
    <w:lvl w:ilvl="3" w:tplc="18A8504A">
      <w:numFmt w:val="none"/>
      <w:lvlText w:val=""/>
      <w:lvlJc w:val="left"/>
      <w:pPr>
        <w:tabs>
          <w:tab w:val="num" w:pos="360"/>
        </w:tabs>
      </w:pPr>
    </w:lvl>
    <w:lvl w:ilvl="4" w:tplc="81784C26">
      <w:numFmt w:val="none"/>
      <w:lvlText w:val=""/>
      <w:lvlJc w:val="left"/>
      <w:pPr>
        <w:tabs>
          <w:tab w:val="num" w:pos="360"/>
        </w:tabs>
      </w:pPr>
    </w:lvl>
    <w:lvl w:ilvl="5" w:tplc="E1B8DD16">
      <w:numFmt w:val="none"/>
      <w:lvlText w:val=""/>
      <w:lvlJc w:val="left"/>
      <w:pPr>
        <w:tabs>
          <w:tab w:val="num" w:pos="360"/>
        </w:tabs>
      </w:pPr>
    </w:lvl>
    <w:lvl w:ilvl="6" w:tplc="19CAAAA6">
      <w:numFmt w:val="none"/>
      <w:lvlText w:val=""/>
      <w:lvlJc w:val="left"/>
      <w:pPr>
        <w:tabs>
          <w:tab w:val="num" w:pos="360"/>
        </w:tabs>
      </w:pPr>
    </w:lvl>
    <w:lvl w:ilvl="7" w:tplc="1798AB68">
      <w:numFmt w:val="none"/>
      <w:lvlText w:val=""/>
      <w:lvlJc w:val="left"/>
      <w:pPr>
        <w:tabs>
          <w:tab w:val="num" w:pos="360"/>
        </w:tabs>
      </w:pPr>
    </w:lvl>
    <w:lvl w:ilvl="8" w:tplc="25DA6B50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80D6B55"/>
    <w:multiLevelType w:val="hybridMultilevel"/>
    <w:tmpl w:val="7BAAA318"/>
    <w:lvl w:ilvl="0" w:tplc="AD869DDC">
      <w:start w:val="1"/>
      <w:numFmt w:val="upperLetter"/>
      <w:pStyle w:val="Heading1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D772434"/>
    <w:multiLevelType w:val="hybridMultilevel"/>
    <w:tmpl w:val="590C99C8"/>
    <w:lvl w:ilvl="0" w:tplc="14D46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A4EAD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2E2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CE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A6F8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1274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8442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828A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4EAA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64814"/>
    <w:multiLevelType w:val="hybridMultilevel"/>
    <w:tmpl w:val="B5563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91690D"/>
    <w:multiLevelType w:val="hybridMultilevel"/>
    <w:tmpl w:val="D346D156"/>
    <w:lvl w:ilvl="0" w:tplc="5B346F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001EB"/>
    <w:multiLevelType w:val="hybridMultilevel"/>
    <w:tmpl w:val="DBF26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53200"/>
    <w:multiLevelType w:val="hybridMultilevel"/>
    <w:tmpl w:val="D2B63C12"/>
    <w:lvl w:ilvl="0" w:tplc="1422D4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602BA"/>
    <w:multiLevelType w:val="multilevel"/>
    <w:tmpl w:val="918072F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91F420B"/>
    <w:multiLevelType w:val="hybridMultilevel"/>
    <w:tmpl w:val="8C148492"/>
    <w:lvl w:ilvl="0" w:tplc="0AE68924">
      <w:start w:val="1"/>
      <w:numFmt w:val="decimalZero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5731B"/>
    <w:multiLevelType w:val="hybridMultilevel"/>
    <w:tmpl w:val="2BBC14EE"/>
    <w:lvl w:ilvl="0" w:tplc="F4A4BDF4">
      <w:numFmt w:val="bullet"/>
      <w:lvlText w:val="-"/>
      <w:lvlJc w:val="left"/>
      <w:pPr>
        <w:ind w:left="77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5D7108E5"/>
    <w:multiLevelType w:val="hybridMultilevel"/>
    <w:tmpl w:val="BF0CE5DC"/>
    <w:lvl w:ilvl="0" w:tplc="20CCA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E058A"/>
    <w:multiLevelType w:val="hybridMultilevel"/>
    <w:tmpl w:val="2FCE5870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B90C3B"/>
    <w:multiLevelType w:val="hybridMultilevel"/>
    <w:tmpl w:val="BDC271EA"/>
    <w:lvl w:ilvl="0" w:tplc="F4A4BD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CF7DA7"/>
    <w:multiLevelType w:val="hybridMultilevel"/>
    <w:tmpl w:val="8A7ADFCE"/>
    <w:lvl w:ilvl="0" w:tplc="5B346F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DB4102"/>
    <w:multiLevelType w:val="hybridMultilevel"/>
    <w:tmpl w:val="4D1809B8"/>
    <w:lvl w:ilvl="0" w:tplc="F81AA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129F7"/>
    <w:multiLevelType w:val="hybridMultilevel"/>
    <w:tmpl w:val="1074A0B4"/>
    <w:lvl w:ilvl="0" w:tplc="04090001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25EFD"/>
    <w:multiLevelType w:val="hybridMultilevel"/>
    <w:tmpl w:val="A16E80E6"/>
    <w:lvl w:ilvl="0" w:tplc="3FA892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FC0C63"/>
    <w:multiLevelType w:val="hybridMultilevel"/>
    <w:tmpl w:val="878A5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8851AB"/>
    <w:multiLevelType w:val="hybridMultilevel"/>
    <w:tmpl w:val="8EB07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64273"/>
    <w:multiLevelType w:val="hybridMultilevel"/>
    <w:tmpl w:val="E7EE2AD4"/>
    <w:lvl w:ilvl="0" w:tplc="F4A4BD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0C1525"/>
    <w:multiLevelType w:val="hybridMultilevel"/>
    <w:tmpl w:val="F7D0785A"/>
    <w:lvl w:ilvl="0" w:tplc="F4A4BD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9A2C28"/>
    <w:multiLevelType w:val="hybridMultilevel"/>
    <w:tmpl w:val="7C3EBB26"/>
    <w:lvl w:ilvl="0" w:tplc="F81AA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82FC3"/>
    <w:multiLevelType w:val="hybridMultilevel"/>
    <w:tmpl w:val="D96A6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3"/>
  </w:num>
  <w:num w:numId="4">
    <w:abstractNumId w:val="3"/>
  </w:num>
  <w:num w:numId="5">
    <w:abstractNumId w:val="2"/>
  </w:num>
  <w:num w:numId="6">
    <w:abstractNumId w:val="17"/>
  </w:num>
  <w:num w:numId="7">
    <w:abstractNumId w:val="37"/>
  </w:num>
  <w:num w:numId="8">
    <w:abstractNumId w:val="33"/>
  </w:num>
  <w:num w:numId="9">
    <w:abstractNumId w:val="5"/>
  </w:num>
  <w:num w:numId="10">
    <w:abstractNumId w:val="6"/>
  </w:num>
  <w:num w:numId="11">
    <w:abstractNumId w:val="31"/>
  </w:num>
  <w:num w:numId="12">
    <w:abstractNumId w:val="26"/>
  </w:num>
  <w:num w:numId="13">
    <w:abstractNumId w:val="19"/>
  </w:num>
  <w:num w:numId="14">
    <w:abstractNumId w:val="20"/>
  </w:num>
  <w:num w:numId="15">
    <w:abstractNumId w:val="21"/>
  </w:num>
  <w:num w:numId="16">
    <w:abstractNumId w:val="13"/>
  </w:num>
  <w:num w:numId="17">
    <w:abstractNumId w:val="4"/>
  </w:num>
  <w:num w:numId="18">
    <w:abstractNumId w:val="24"/>
  </w:num>
  <w:num w:numId="19">
    <w:abstractNumId w:val="1"/>
  </w:num>
  <w:num w:numId="20">
    <w:abstractNumId w:val="35"/>
  </w:num>
  <w:num w:numId="21">
    <w:abstractNumId w:val="27"/>
  </w:num>
  <w:num w:numId="22">
    <w:abstractNumId w:val="0"/>
  </w:num>
  <w:num w:numId="23">
    <w:abstractNumId w:val="32"/>
  </w:num>
  <w:num w:numId="24">
    <w:abstractNumId w:val="9"/>
  </w:num>
  <w:num w:numId="25">
    <w:abstractNumId w:val="10"/>
  </w:num>
  <w:num w:numId="26">
    <w:abstractNumId w:val="12"/>
  </w:num>
  <w:num w:numId="27">
    <w:abstractNumId w:val="22"/>
  </w:num>
  <w:num w:numId="28">
    <w:abstractNumId w:val="7"/>
  </w:num>
  <w:num w:numId="29">
    <w:abstractNumId w:val="15"/>
  </w:num>
  <w:num w:numId="30">
    <w:abstractNumId w:val="36"/>
  </w:num>
  <w:num w:numId="31">
    <w:abstractNumId w:val="29"/>
  </w:num>
  <w:num w:numId="32">
    <w:abstractNumId w:val="25"/>
  </w:num>
  <w:num w:numId="33">
    <w:abstractNumId w:val="18"/>
  </w:num>
  <w:num w:numId="34">
    <w:abstractNumId w:val="14"/>
  </w:num>
  <w:num w:numId="35">
    <w:abstractNumId w:val="28"/>
  </w:num>
  <w:num w:numId="36">
    <w:abstractNumId w:val="30"/>
  </w:num>
  <w:num w:numId="37">
    <w:abstractNumId w:val="11"/>
  </w:num>
  <w:num w:numId="38">
    <w:abstractNumId w:val="3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EF2"/>
    <w:rsid w:val="00000331"/>
    <w:rsid w:val="00000752"/>
    <w:rsid w:val="00001EDE"/>
    <w:rsid w:val="0000230E"/>
    <w:rsid w:val="00002FBD"/>
    <w:rsid w:val="00005A93"/>
    <w:rsid w:val="00007B0F"/>
    <w:rsid w:val="00010043"/>
    <w:rsid w:val="000102A4"/>
    <w:rsid w:val="00011457"/>
    <w:rsid w:val="00012B1B"/>
    <w:rsid w:val="000132F8"/>
    <w:rsid w:val="00015639"/>
    <w:rsid w:val="00016560"/>
    <w:rsid w:val="0001768E"/>
    <w:rsid w:val="00017A50"/>
    <w:rsid w:val="000216D7"/>
    <w:rsid w:val="000219EF"/>
    <w:rsid w:val="00022FC1"/>
    <w:rsid w:val="0002364A"/>
    <w:rsid w:val="00024D44"/>
    <w:rsid w:val="00024E7F"/>
    <w:rsid w:val="000253FE"/>
    <w:rsid w:val="00025A9C"/>
    <w:rsid w:val="0002679F"/>
    <w:rsid w:val="000279B8"/>
    <w:rsid w:val="000308F1"/>
    <w:rsid w:val="00030A2F"/>
    <w:rsid w:val="0003265E"/>
    <w:rsid w:val="00033046"/>
    <w:rsid w:val="000343EF"/>
    <w:rsid w:val="00034795"/>
    <w:rsid w:val="000358FE"/>
    <w:rsid w:val="000359DC"/>
    <w:rsid w:val="000362CC"/>
    <w:rsid w:val="00036A7F"/>
    <w:rsid w:val="00036B27"/>
    <w:rsid w:val="00037031"/>
    <w:rsid w:val="000374C2"/>
    <w:rsid w:val="00037538"/>
    <w:rsid w:val="00037AD5"/>
    <w:rsid w:val="00037C29"/>
    <w:rsid w:val="00040A14"/>
    <w:rsid w:val="000415D5"/>
    <w:rsid w:val="0004213E"/>
    <w:rsid w:val="00042C3C"/>
    <w:rsid w:val="00042ED6"/>
    <w:rsid w:val="00043EE7"/>
    <w:rsid w:val="000444FB"/>
    <w:rsid w:val="00044FA0"/>
    <w:rsid w:val="0004507E"/>
    <w:rsid w:val="000452A7"/>
    <w:rsid w:val="000454E9"/>
    <w:rsid w:val="00052656"/>
    <w:rsid w:val="00052B59"/>
    <w:rsid w:val="000555F9"/>
    <w:rsid w:val="000556AC"/>
    <w:rsid w:val="00056BEA"/>
    <w:rsid w:val="00057CEE"/>
    <w:rsid w:val="00057E8D"/>
    <w:rsid w:val="00060828"/>
    <w:rsid w:val="00060C53"/>
    <w:rsid w:val="00060E19"/>
    <w:rsid w:val="000620F1"/>
    <w:rsid w:val="00066698"/>
    <w:rsid w:val="00066774"/>
    <w:rsid w:val="00067389"/>
    <w:rsid w:val="00071BF7"/>
    <w:rsid w:val="0007289E"/>
    <w:rsid w:val="00072B91"/>
    <w:rsid w:val="000734CB"/>
    <w:rsid w:val="00073697"/>
    <w:rsid w:val="00074630"/>
    <w:rsid w:val="00074635"/>
    <w:rsid w:val="000749E6"/>
    <w:rsid w:val="00074B2D"/>
    <w:rsid w:val="00075473"/>
    <w:rsid w:val="00075E40"/>
    <w:rsid w:val="00076254"/>
    <w:rsid w:val="0008060A"/>
    <w:rsid w:val="00081F75"/>
    <w:rsid w:val="00082093"/>
    <w:rsid w:val="00083120"/>
    <w:rsid w:val="00083295"/>
    <w:rsid w:val="00083301"/>
    <w:rsid w:val="00083C86"/>
    <w:rsid w:val="00085404"/>
    <w:rsid w:val="00086702"/>
    <w:rsid w:val="00087A3A"/>
    <w:rsid w:val="000916FF"/>
    <w:rsid w:val="00091D9E"/>
    <w:rsid w:val="0009227A"/>
    <w:rsid w:val="000925A8"/>
    <w:rsid w:val="000930A5"/>
    <w:rsid w:val="00094889"/>
    <w:rsid w:val="000951CE"/>
    <w:rsid w:val="00095337"/>
    <w:rsid w:val="00095A13"/>
    <w:rsid w:val="00095FA5"/>
    <w:rsid w:val="0009632C"/>
    <w:rsid w:val="00096774"/>
    <w:rsid w:val="000970D4"/>
    <w:rsid w:val="000A0CAF"/>
    <w:rsid w:val="000A14C5"/>
    <w:rsid w:val="000A1B69"/>
    <w:rsid w:val="000A1B97"/>
    <w:rsid w:val="000A1EC7"/>
    <w:rsid w:val="000A2A80"/>
    <w:rsid w:val="000A2F1A"/>
    <w:rsid w:val="000A498B"/>
    <w:rsid w:val="000A53A0"/>
    <w:rsid w:val="000A6657"/>
    <w:rsid w:val="000A6782"/>
    <w:rsid w:val="000B006C"/>
    <w:rsid w:val="000B0985"/>
    <w:rsid w:val="000B09F2"/>
    <w:rsid w:val="000B105E"/>
    <w:rsid w:val="000B31AA"/>
    <w:rsid w:val="000B42E5"/>
    <w:rsid w:val="000B56F1"/>
    <w:rsid w:val="000B5B35"/>
    <w:rsid w:val="000B6330"/>
    <w:rsid w:val="000B6FE3"/>
    <w:rsid w:val="000B7E83"/>
    <w:rsid w:val="000C0818"/>
    <w:rsid w:val="000C0C4C"/>
    <w:rsid w:val="000C107A"/>
    <w:rsid w:val="000C1771"/>
    <w:rsid w:val="000C2A37"/>
    <w:rsid w:val="000C332A"/>
    <w:rsid w:val="000C3796"/>
    <w:rsid w:val="000C4EDD"/>
    <w:rsid w:val="000C522F"/>
    <w:rsid w:val="000C5BEA"/>
    <w:rsid w:val="000C6005"/>
    <w:rsid w:val="000C689C"/>
    <w:rsid w:val="000D1BD9"/>
    <w:rsid w:val="000D1DCB"/>
    <w:rsid w:val="000D28FD"/>
    <w:rsid w:val="000D41DA"/>
    <w:rsid w:val="000D71B7"/>
    <w:rsid w:val="000D7FE2"/>
    <w:rsid w:val="000E122A"/>
    <w:rsid w:val="000E2340"/>
    <w:rsid w:val="000E2ABC"/>
    <w:rsid w:val="000E2B8E"/>
    <w:rsid w:val="000E2C40"/>
    <w:rsid w:val="000E3D71"/>
    <w:rsid w:val="000E3E34"/>
    <w:rsid w:val="000E4601"/>
    <w:rsid w:val="000E47C4"/>
    <w:rsid w:val="000E5484"/>
    <w:rsid w:val="000E5954"/>
    <w:rsid w:val="000E7EC0"/>
    <w:rsid w:val="000F1541"/>
    <w:rsid w:val="000F2866"/>
    <w:rsid w:val="000F34EA"/>
    <w:rsid w:val="000F3A0C"/>
    <w:rsid w:val="000F4AA4"/>
    <w:rsid w:val="000F4DA0"/>
    <w:rsid w:val="000F615F"/>
    <w:rsid w:val="000F64A2"/>
    <w:rsid w:val="000F76E5"/>
    <w:rsid w:val="001001BC"/>
    <w:rsid w:val="001003CA"/>
    <w:rsid w:val="0010130E"/>
    <w:rsid w:val="001018F0"/>
    <w:rsid w:val="00101AD5"/>
    <w:rsid w:val="00101C28"/>
    <w:rsid w:val="0010281E"/>
    <w:rsid w:val="00102EF6"/>
    <w:rsid w:val="00103709"/>
    <w:rsid w:val="00104C71"/>
    <w:rsid w:val="00104C87"/>
    <w:rsid w:val="0010531F"/>
    <w:rsid w:val="00106AE3"/>
    <w:rsid w:val="0010755D"/>
    <w:rsid w:val="00111674"/>
    <w:rsid w:val="001118BB"/>
    <w:rsid w:val="00111D9F"/>
    <w:rsid w:val="001130AE"/>
    <w:rsid w:val="001138E8"/>
    <w:rsid w:val="001144B6"/>
    <w:rsid w:val="00114E7D"/>
    <w:rsid w:val="001204EE"/>
    <w:rsid w:val="001205D5"/>
    <w:rsid w:val="00120F50"/>
    <w:rsid w:val="00121B65"/>
    <w:rsid w:val="00121BC2"/>
    <w:rsid w:val="00122067"/>
    <w:rsid w:val="00123922"/>
    <w:rsid w:val="00123B38"/>
    <w:rsid w:val="00124F51"/>
    <w:rsid w:val="0012500E"/>
    <w:rsid w:val="00125726"/>
    <w:rsid w:val="001259DC"/>
    <w:rsid w:val="00125B74"/>
    <w:rsid w:val="001269BB"/>
    <w:rsid w:val="001272BC"/>
    <w:rsid w:val="0012798E"/>
    <w:rsid w:val="00127B39"/>
    <w:rsid w:val="00130273"/>
    <w:rsid w:val="0013061F"/>
    <w:rsid w:val="001307CF"/>
    <w:rsid w:val="001308DC"/>
    <w:rsid w:val="001318C8"/>
    <w:rsid w:val="00132104"/>
    <w:rsid w:val="00132129"/>
    <w:rsid w:val="00132528"/>
    <w:rsid w:val="001325D0"/>
    <w:rsid w:val="0013554C"/>
    <w:rsid w:val="00135574"/>
    <w:rsid w:val="00136278"/>
    <w:rsid w:val="00136C1D"/>
    <w:rsid w:val="00136C63"/>
    <w:rsid w:val="00136F2D"/>
    <w:rsid w:val="00137239"/>
    <w:rsid w:val="001416BC"/>
    <w:rsid w:val="001418B3"/>
    <w:rsid w:val="00141A68"/>
    <w:rsid w:val="001434E9"/>
    <w:rsid w:val="0014351F"/>
    <w:rsid w:val="0014380F"/>
    <w:rsid w:val="001438A6"/>
    <w:rsid w:val="00144964"/>
    <w:rsid w:val="00144E5F"/>
    <w:rsid w:val="00145FCB"/>
    <w:rsid w:val="00146257"/>
    <w:rsid w:val="0014638C"/>
    <w:rsid w:val="00147572"/>
    <w:rsid w:val="0015093F"/>
    <w:rsid w:val="00152537"/>
    <w:rsid w:val="00153BF6"/>
    <w:rsid w:val="001573E6"/>
    <w:rsid w:val="00162E7C"/>
    <w:rsid w:val="00163547"/>
    <w:rsid w:val="00164B32"/>
    <w:rsid w:val="00164B49"/>
    <w:rsid w:val="00164DF2"/>
    <w:rsid w:val="001653AF"/>
    <w:rsid w:val="0016566B"/>
    <w:rsid w:val="00165C3C"/>
    <w:rsid w:val="0016645E"/>
    <w:rsid w:val="001667A0"/>
    <w:rsid w:val="00167BE6"/>
    <w:rsid w:val="001704C6"/>
    <w:rsid w:val="001712B4"/>
    <w:rsid w:val="001712FA"/>
    <w:rsid w:val="00172325"/>
    <w:rsid w:val="00172855"/>
    <w:rsid w:val="0017378C"/>
    <w:rsid w:val="00173917"/>
    <w:rsid w:val="00174932"/>
    <w:rsid w:val="00174E1E"/>
    <w:rsid w:val="001754FA"/>
    <w:rsid w:val="001755E2"/>
    <w:rsid w:val="00176171"/>
    <w:rsid w:val="0017701B"/>
    <w:rsid w:val="00177826"/>
    <w:rsid w:val="00177BAF"/>
    <w:rsid w:val="001800AF"/>
    <w:rsid w:val="00181716"/>
    <w:rsid w:val="001822CB"/>
    <w:rsid w:val="00183C41"/>
    <w:rsid w:val="00183C99"/>
    <w:rsid w:val="001847FB"/>
    <w:rsid w:val="001857B8"/>
    <w:rsid w:val="00186B0D"/>
    <w:rsid w:val="00187B14"/>
    <w:rsid w:val="001904DC"/>
    <w:rsid w:val="00190801"/>
    <w:rsid w:val="0019091B"/>
    <w:rsid w:val="00190AA2"/>
    <w:rsid w:val="0019150E"/>
    <w:rsid w:val="00191967"/>
    <w:rsid w:val="001934B9"/>
    <w:rsid w:val="00193CBF"/>
    <w:rsid w:val="0019695D"/>
    <w:rsid w:val="00197D23"/>
    <w:rsid w:val="001A2164"/>
    <w:rsid w:val="001B1081"/>
    <w:rsid w:val="001B263E"/>
    <w:rsid w:val="001B2D27"/>
    <w:rsid w:val="001B3E70"/>
    <w:rsid w:val="001B43B3"/>
    <w:rsid w:val="001B475D"/>
    <w:rsid w:val="001B49B5"/>
    <w:rsid w:val="001B4CE8"/>
    <w:rsid w:val="001B4FDC"/>
    <w:rsid w:val="001C221E"/>
    <w:rsid w:val="001C4127"/>
    <w:rsid w:val="001C4379"/>
    <w:rsid w:val="001C4C95"/>
    <w:rsid w:val="001C4D90"/>
    <w:rsid w:val="001C5BC2"/>
    <w:rsid w:val="001C5F9F"/>
    <w:rsid w:val="001C5FAA"/>
    <w:rsid w:val="001C7DB4"/>
    <w:rsid w:val="001D1B5A"/>
    <w:rsid w:val="001D2066"/>
    <w:rsid w:val="001D33BF"/>
    <w:rsid w:val="001D38E1"/>
    <w:rsid w:val="001D4CD0"/>
    <w:rsid w:val="001D5172"/>
    <w:rsid w:val="001D62B1"/>
    <w:rsid w:val="001D6ED8"/>
    <w:rsid w:val="001D7759"/>
    <w:rsid w:val="001D781A"/>
    <w:rsid w:val="001E1D78"/>
    <w:rsid w:val="001E2539"/>
    <w:rsid w:val="001E2E62"/>
    <w:rsid w:val="001E3D56"/>
    <w:rsid w:val="001E4A8C"/>
    <w:rsid w:val="001E4BC7"/>
    <w:rsid w:val="001E5601"/>
    <w:rsid w:val="001E6C5C"/>
    <w:rsid w:val="001E79FB"/>
    <w:rsid w:val="001F0981"/>
    <w:rsid w:val="001F0985"/>
    <w:rsid w:val="001F2BB4"/>
    <w:rsid w:val="001F2C42"/>
    <w:rsid w:val="001F2EC2"/>
    <w:rsid w:val="001F3BA6"/>
    <w:rsid w:val="001F3E55"/>
    <w:rsid w:val="001F3F72"/>
    <w:rsid w:val="001F4776"/>
    <w:rsid w:val="001F50AA"/>
    <w:rsid w:val="001F530A"/>
    <w:rsid w:val="001F5561"/>
    <w:rsid w:val="001F58DE"/>
    <w:rsid w:val="001F6E58"/>
    <w:rsid w:val="001F7323"/>
    <w:rsid w:val="001F7CD2"/>
    <w:rsid w:val="002012DC"/>
    <w:rsid w:val="002017A8"/>
    <w:rsid w:val="00201BF9"/>
    <w:rsid w:val="002035C9"/>
    <w:rsid w:val="00203C2C"/>
    <w:rsid w:val="00203DB3"/>
    <w:rsid w:val="002058A5"/>
    <w:rsid w:val="00205AD1"/>
    <w:rsid w:val="00205DC8"/>
    <w:rsid w:val="00205DD0"/>
    <w:rsid w:val="002061B6"/>
    <w:rsid w:val="002101FD"/>
    <w:rsid w:val="002116EA"/>
    <w:rsid w:val="0021177E"/>
    <w:rsid w:val="00211EF4"/>
    <w:rsid w:val="00212B3E"/>
    <w:rsid w:val="00212DFC"/>
    <w:rsid w:val="0021366C"/>
    <w:rsid w:val="00213EC4"/>
    <w:rsid w:val="002145E2"/>
    <w:rsid w:val="00214859"/>
    <w:rsid w:val="0021682C"/>
    <w:rsid w:val="00216D1F"/>
    <w:rsid w:val="00216D81"/>
    <w:rsid w:val="00217096"/>
    <w:rsid w:val="0022094E"/>
    <w:rsid w:val="002212FA"/>
    <w:rsid w:val="002225D0"/>
    <w:rsid w:val="00223BBB"/>
    <w:rsid w:val="00225964"/>
    <w:rsid w:val="0022606F"/>
    <w:rsid w:val="00226481"/>
    <w:rsid w:val="002303FB"/>
    <w:rsid w:val="00231077"/>
    <w:rsid w:val="00231A03"/>
    <w:rsid w:val="00231EBD"/>
    <w:rsid w:val="00232D61"/>
    <w:rsid w:val="002344C0"/>
    <w:rsid w:val="002367BF"/>
    <w:rsid w:val="00237C93"/>
    <w:rsid w:val="00237FAD"/>
    <w:rsid w:val="00240190"/>
    <w:rsid w:val="00240E65"/>
    <w:rsid w:val="00242530"/>
    <w:rsid w:val="00242826"/>
    <w:rsid w:val="00243F29"/>
    <w:rsid w:val="002445FF"/>
    <w:rsid w:val="00245A59"/>
    <w:rsid w:val="00245CE1"/>
    <w:rsid w:val="00247030"/>
    <w:rsid w:val="0024713D"/>
    <w:rsid w:val="00247837"/>
    <w:rsid w:val="00247954"/>
    <w:rsid w:val="00247D67"/>
    <w:rsid w:val="0025008E"/>
    <w:rsid w:val="002519E1"/>
    <w:rsid w:val="0025495F"/>
    <w:rsid w:val="002550CD"/>
    <w:rsid w:val="002555B6"/>
    <w:rsid w:val="00255A9A"/>
    <w:rsid w:val="0025642B"/>
    <w:rsid w:val="00257484"/>
    <w:rsid w:val="002576F2"/>
    <w:rsid w:val="00257C11"/>
    <w:rsid w:val="0026014C"/>
    <w:rsid w:val="002601BA"/>
    <w:rsid w:val="002605F2"/>
    <w:rsid w:val="002607BE"/>
    <w:rsid w:val="00261176"/>
    <w:rsid w:val="00261547"/>
    <w:rsid w:val="002617A8"/>
    <w:rsid w:val="00261BD5"/>
    <w:rsid w:val="002622D5"/>
    <w:rsid w:val="002632EB"/>
    <w:rsid w:val="00263386"/>
    <w:rsid w:val="00263471"/>
    <w:rsid w:val="00264244"/>
    <w:rsid w:val="0026575E"/>
    <w:rsid w:val="00265D22"/>
    <w:rsid w:val="00265D44"/>
    <w:rsid w:val="00266560"/>
    <w:rsid w:val="00266844"/>
    <w:rsid w:val="002672BF"/>
    <w:rsid w:val="002700F1"/>
    <w:rsid w:val="00270155"/>
    <w:rsid w:val="002706FB"/>
    <w:rsid w:val="00270A6E"/>
    <w:rsid w:val="00270E10"/>
    <w:rsid w:val="0027141E"/>
    <w:rsid w:val="00271F7C"/>
    <w:rsid w:val="00272C93"/>
    <w:rsid w:val="0027322D"/>
    <w:rsid w:val="00274632"/>
    <w:rsid w:val="00274668"/>
    <w:rsid w:val="00275DCC"/>
    <w:rsid w:val="00276B8D"/>
    <w:rsid w:val="00276CE2"/>
    <w:rsid w:val="00277D5B"/>
    <w:rsid w:val="00282A32"/>
    <w:rsid w:val="00282EB4"/>
    <w:rsid w:val="00283667"/>
    <w:rsid w:val="00284D86"/>
    <w:rsid w:val="002860CC"/>
    <w:rsid w:val="0028645B"/>
    <w:rsid w:val="002866E2"/>
    <w:rsid w:val="00286CBA"/>
    <w:rsid w:val="00286CE0"/>
    <w:rsid w:val="00290BDE"/>
    <w:rsid w:val="00292F5F"/>
    <w:rsid w:val="002930BA"/>
    <w:rsid w:val="002932F3"/>
    <w:rsid w:val="00293427"/>
    <w:rsid w:val="00293F7E"/>
    <w:rsid w:val="00294239"/>
    <w:rsid w:val="002942A3"/>
    <w:rsid w:val="0029459D"/>
    <w:rsid w:val="00294618"/>
    <w:rsid w:val="002948EE"/>
    <w:rsid w:val="00295FBC"/>
    <w:rsid w:val="002961DF"/>
    <w:rsid w:val="00297391"/>
    <w:rsid w:val="002A008E"/>
    <w:rsid w:val="002A0425"/>
    <w:rsid w:val="002A0837"/>
    <w:rsid w:val="002A11CE"/>
    <w:rsid w:val="002A1B3D"/>
    <w:rsid w:val="002A220E"/>
    <w:rsid w:val="002A2665"/>
    <w:rsid w:val="002A36ED"/>
    <w:rsid w:val="002A3F46"/>
    <w:rsid w:val="002A4181"/>
    <w:rsid w:val="002A49BB"/>
    <w:rsid w:val="002A5A93"/>
    <w:rsid w:val="002A7AE3"/>
    <w:rsid w:val="002A7E5B"/>
    <w:rsid w:val="002B0321"/>
    <w:rsid w:val="002B0D65"/>
    <w:rsid w:val="002B0E27"/>
    <w:rsid w:val="002B2192"/>
    <w:rsid w:val="002B34C1"/>
    <w:rsid w:val="002B3858"/>
    <w:rsid w:val="002B686C"/>
    <w:rsid w:val="002B6BE8"/>
    <w:rsid w:val="002C075A"/>
    <w:rsid w:val="002C14D9"/>
    <w:rsid w:val="002C1D42"/>
    <w:rsid w:val="002C1DB8"/>
    <w:rsid w:val="002C1EB0"/>
    <w:rsid w:val="002C380C"/>
    <w:rsid w:val="002C3D8B"/>
    <w:rsid w:val="002C7187"/>
    <w:rsid w:val="002D2F84"/>
    <w:rsid w:val="002D4E4D"/>
    <w:rsid w:val="002D50BD"/>
    <w:rsid w:val="002D5E6C"/>
    <w:rsid w:val="002D6171"/>
    <w:rsid w:val="002D6C2E"/>
    <w:rsid w:val="002D7AE1"/>
    <w:rsid w:val="002D7BEA"/>
    <w:rsid w:val="002E023D"/>
    <w:rsid w:val="002E1134"/>
    <w:rsid w:val="002E13B2"/>
    <w:rsid w:val="002E18B5"/>
    <w:rsid w:val="002E25B7"/>
    <w:rsid w:val="002E386B"/>
    <w:rsid w:val="002E3EEA"/>
    <w:rsid w:val="002E4C2C"/>
    <w:rsid w:val="002E5A5C"/>
    <w:rsid w:val="002F0D7E"/>
    <w:rsid w:val="002F15C0"/>
    <w:rsid w:val="002F1714"/>
    <w:rsid w:val="002F17C9"/>
    <w:rsid w:val="002F5EB7"/>
    <w:rsid w:val="002F633B"/>
    <w:rsid w:val="002F6349"/>
    <w:rsid w:val="002F766D"/>
    <w:rsid w:val="002F79B1"/>
    <w:rsid w:val="002F7BFF"/>
    <w:rsid w:val="00300EC8"/>
    <w:rsid w:val="003011AC"/>
    <w:rsid w:val="0030122F"/>
    <w:rsid w:val="00303482"/>
    <w:rsid w:val="00303880"/>
    <w:rsid w:val="00303E0A"/>
    <w:rsid w:val="00303E90"/>
    <w:rsid w:val="00303F53"/>
    <w:rsid w:val="003041C5"/>
    <w:rsid w:val="003048CF"/>
    <w:rsid w:val="00304928"/>
    <w:rsid w:val="003057D7"/>
    <w:rsid w:val="0030778D"/>
    <w:rsid w:val="00311651"/>
    <w:rsid w:val="003122D7"/>
    <w:rsid w:val="003131B3"/>
    <w:rsid w:val="00314AB3"/>
    <w:rsid w:val="003153CD"/>
    <w:rsid w:val="00315531"/>
    <w:rsid w:val="00315C8D"/>
    <w:rsid w:val="0031610C"/>
    <w:rsid w:val="00316267"/>
    <w:rsid w:val="003166B0"/>
    <w:rsid w:val="00316EF0"/>
    <w:rsid w:val="00316FAF"/>
    <w:rsid w:val="00317311"/>
    <w:rsid w:val="003177F9"/>
    <w:rsid w:val="00317AC1"/>
    <w:rsid w:val="00317D16"/>
    <w:rsid w:val="00317DF0"/>
    <w:rsid w:val="00317E97"/>
    <w:rsid w:val="00321B97"/>
    <w:rsid w:val="00323682"/>
    <w:rsid w:val="003236AE"/>
    <w:rsid w:val="00323B07"/>
    <w:rsid w:val="0032423E"/>
    <w:rsid w:val="00326D0B"/>
    <w:rsid w:val="00330AC6"/>
    <w:rsid w:val="003315C3"/>
    <w:rsid w:val="00331C91"/>
    <w:rsid w:val="003321DF"/>
    <w:rsid w:val="0033366B"/>
    <w:rsid w:val="00334D2E"/>
    <w:rsid w:val="00335406"/>
    <w:rsid w:val="00335EBA"/>
    <w:rsid w:val="00336BEF"/>
    <w:rsid w:val="00336C27"/>
    <w:rsid w:val="003372DF"/>
    <w:rsid w:val="003376AA"/>
    <w:rsid w:val="00340667"/>
    <w:rsid w:val="0034240A"/>
    <w:rsid w:val="00345448"/>
    <w:rsid w:val="00346971"/>
    <w:rsid w:val="00353158"/>
    <w:rsid w:val="00354CD1"/>
    <w:rsid w:val="00355067"/>
    <w:rsid w:val="003558D1"/>
    <w:rsid w:val="00356940"/>
    <w:rsid w:val="00356BC3"/>
    <w:rsid w:val="00356D32"/>
    <w:rsid w:val="00360308"/>
    <w:rsid w:val="00360727"/>
    <w:rsid w:val="00360C3C"/>
    <w:rsid w:val="00360DBC"/>
    <w:rsid w:val="003613AA"/>
    <w:rsid w:val="003614E8"/>
    <w:rsid w:val="003617C6"/>
    <w:rsid w:val="003624DE"/>
    <w:rsid w:val="00362CF5"/>
    <w:rsid w:val="00363158"/>
    <w:rsid w:val="003633AC"/>
    <w:rsid w:val="00363426"/>
    <w:rsid w:val="00365712"/>
    <w:rsid w:val="00365AAD"/>
    <w:rsid w:val="00366024"/>
    <w:rsid w:val="003665AD"/>
    <w:rsid w:val="0036738A"/>
    <w:rsid w:val="00367735"/>
    <w:rsid w:val="003706B8"/>
    <w:rsid w:val="0037092C"/>
    <w:rsid w:val="003709F3"/>
    <w:rsid w:val="0037243D"/>
    <w:rsid w:val="003736EC"/>
    <w:rsid w:val="00375649"/>
    <w:rsid w:val="003760CD"/>
    <w:rsid w:val="00376244"/>
    <w:rsid w:val="003762FA"/>
    <w:rsid w:val="003764AF"/>
    <w:rsid w:val="00376536"/>
    <w:rsid w:val="003805A2"/>
    <w:rsid w:val="00380B0B"/>
    <w:rsid w:val="00380E4E"/>
    <w:rsid w:val="00382247"/>
    <w:rsid w:val="00382467"/>
    <w:rsid w:val="00382824"/>
    <w:rsid w:val="00382968"/>
    <w:rsid w:val="00383ED2"/>
    <w:rsid w:val="003844CC"/>
    <w:rsid w:val="00384C69"/>
    <w:rsid w:val="00384EA5"/>
    <w:rsid w:val="00384FB0"/>
    <w:rsid w:val="003857CC"/>
    <w:rsid w:val="00385D6E"/>
    <w:rsid w:val="00385FCA"/>
    <w:rsid w:val="00386C1D"/>
    <w:rsid w:val="00387C30"/>
    <w:rsid w:val="00390032"/>
    <w:rsid w:val="00390EB3"/>
    <w:rsid w:val="00392FE4"/>
    <w:rsid w:val="003931E8"/>
    <w:rsid w:val="003936CD"/>
    <w:rsid w:val="00395008"/>
    <w:rsid w:val="003960F4"/>
    <w:rsid w:val="0039666F"/>
    <w:rsid w:val="00396797"/>
    <w:rsid w:val="00396CBB"/>
    <w:rsid w:val="00396CED"/>
    <w:rsid w:val="00396E08"/>
    <w:rsid w:val="003A014C"/>
    <w:rsid w:val="003A0215"/>
    <w:rsid w:val="003A0660"/>
    <w:rsid w:val="003A24D2"/>
    <w:rsid w:val="003A2A75"/>
    <w:rsid w:val="003A3872"/>
    <w:rsid w:val="003A51C7"/>
    <w:rsid w:val="003A61A1"/>
    <w:rsid w:val="003A672B"/>
    <w:rsid w:val="003A6C4D"/>
    <w:rsid w:val="003B002F"/>
    <w:rsid w:val="003B1011"/>
    <w:rsid w:val="003B1D6C"/>
    <w:rsid w:val="003B2775"/>
    <w:rsid w:val="003B293F"/>
    <w:rsid w:val="003B2D35"/>
    <w:rsid w:val="003B2F64"/>
    <w:rsid w:val="003B6989"/>
    <w:rsid w:val="003B7CEF"/>
    <w:rsid w:val="003C021D"/>
    <w:rsid w:val="003C150B"/>
    <w:rsid w:val="003C15B7"/>
    <w:rsid w:val="003C2D86"/>
    <w:rsid w:val="003C3FF0"/>
    <w:rsid w:val="003C599F"/>
    <w:rsid w:val="003C5F86"/>
    <w:rsid w:val="003C6126"/>
    <w:rsid w:val="003C70DB"/>
    <w:rsid w:val="003D001B"/>
    <w:rsid w:val="003D0AA5"/>
    <w:rsid w:val="003D0CD5"/>
    <w:rsid w:val="003D1A27"/>
    <w:rsid w:val="003D1EF1"/>
    <w:rsid w:val="003D2208"/>
    <w:rsid w:val="003D6336"/>
    <w:rsid w:val="003D66D8"/>
    <w:rsid w:val="003D6ACA"/>
    <w:rsid w:val="003D735D"/>
    <w:rsid w:val="003D7BCD"/>
    <w:rsid w:val="003E058D"/>
    <w:rsid w:val="003E0838"/>
    <w:rsid w:val="003E12C8"/>
    <w:rsid w:val="003E15FA"/>
    <w:rsid w:val="003E26FC"/>
    <w:rsid w:val="003E2A42"/>
    <w:rsid w:val="003E5C4C"/>
    <w:rsid w:val="003E6109"/>
    <w:rsid w:val="003E67C4"/>
    <w:rsid w:val="003E7214"/>
    <w:rsid w:val="003F017F"/>
    <w:rsid w:val="003F0994"/>
    <w:rsid w:val="003F1682"/>
    <w:rsid w:val="003F3B2F"/>
    <w:rsid w:val="003F4BD3"/>
    <w:rsid w:val="003F5053"/>
    <w:rsid w:val="003F5FAE"/>
    <w:rsid w:val="00400F23"/>
    <w:rsid w:val="0040203D"/>
    <w:rsid w:val="004020A6"/>
    <w:rsid w:val="00402391"/>
    <w:rsid w:val="004034AA"/>
    <w:rsid w:val="0040353B"/>
    <w:rsid w:val="0040396E"/>
    <w:rsid w:val="004042E6"/>
    <w:rsid w:val="004050DE"/>
    <w:rsid w:val="00405793"/>
    <w:rsid w:val="00405A70"/>
    <w:rsid w:val="004069C1"/>
    <w:rsid w:val="00407090"/>
    <w:rsid w:val="00407654"/>
    <w:rsid w:val="00410713"/>
    <w:rsid w:val="00410D5B"/>
    <w:rsid w:val="00413C25"/>
    <w:rsid w:val="00413D04"/>
    <w:rsid w:val="0041429A"/>
    <w:rsid w:val="004161D0"/>
    <w:rsid w:val="0041635D"/>
    <w:rsid w:val="00417E73"/>
    <w:rsid w:val="004203ED"/>
    <w:rsid w:val="004208C2"/>
    <w:rsid w:val="004208C9"/>
    <w:rsid w:val="00420C59"/>
    <w:rsid w:val="00420E5A"/>
    <w:rsid w:val="00421979"/>
    <w:rsid w:val="00422D58"/>
    <w:rsid w:val="00422EE5"/>
    <w:rsid w:val="00423619"/>
    <w:rsid w:val="00423C8A"/>
    <w:rsid w:val="00426E68"/>
    <w:rsid w:val="00426E97"/>
    <w:rsid w:val="00427BD8"/>
    <w:rsid w:val="00427BF3"/>
    <w:rsid w:val="00427D87"/>
    <w:rsid w:val="0043071F"/>
    <w:rsid w:val="0043099B"/>
    <w:rsid w:val="00430BC8"/>
    <w:rsid w:val="00431559"/>
    <w:rsid w:val="00433A5B"/>
    <w:rsid w:val="00434F75"/>
    <w:rsid w:val="00435B77"/>
    <w:rsid w:val="00435EA2"/>
    <w:rsid w:val="00435F38"/>
    <w:rsid w:val="00436124"/>
    <w:rsid w:val="004373A6"/>
    <w:rsid w:val="0043780A"/>
    <w:rsid w:val="00437872"/>
    <w:rsid w:val="0044033E"/>
    <w:rsid w:val="00440941"/>
    <w:rsid w:val="004410F5"/>
    <w:rsid w:val="00441B92"/>
    <w:rsid w:val="00442878"/>
    <w:rsid w:val="00442DF7"/>
    <w:rsid w:val="00443CB0"/>
    <w:rsid w:val="00444696"/>
    <w:rsid w:val="004450C8"/>
    <w:rsid w:val="00445631"/>
    <w:rsid w:val="00445827"/>
    <w:rsid w:val="0044602A"/>
    <w:rsid w:val="004461C6"/>
    <w:rsid w:val="00446E73"/>
    <w:rsid w:val="00447070"/>
    <w:rsid w:val="00447D07"/>
    <w:rsid w:val="0045159A"/>
    <w:rsid w:val="004538EA"/>
    <w:rsid w:val="00454148"/>
    <w:rsid w:val="004557EA"/>
    <w:rsid w:val="0045620F"/>
    <w:rsid w:val="004563EA"/>
    <w:rsid w:val="0045723C"/>
    <w:rsid w:val="00460377"/>
    <w:rsid w:val="004604A6"/>
    <w:rsid w:val="00460572"/>
    <w:rsid w:val="0046188C"/>
    <w:rsid w:val="004625EF"/>
    <w:rsid w:val="00462FB7"/>
    <w:rsid w:val="00463ABD"/>
    <w:rsid w:val="004643F2"/>
    <w:rsid w:val="00464400"/>
    <w:rsid w:val="00464A25"/>
    <w:rsid w:val="00464FD3"/>
    <w:rsid w:val="00465700"/>
    <w:rsid w:val="0046574A"/>
    <w:rsid w:val="00465910"/>
    <w:rsid w:val="0046755C"/>
    <w:rsid w:val="004678FF"/>
    <w:rsid w:val="0046790E"/>
    <w:rsid w:val="00467BB5"/>
    <w:rsid w:val="00470237"/>
    <w:rsid w:val="0047129A"/>
    <w:rsid w:val="00472DCB"/>
    <w:rsid w:val="00473E54"/>
    <w:rsid w:val="00474B95"/>
    <w:rsid w:val="00475F20"/>
    <w:rsid w:val="00476A1C"/>
    <w:rsid w:val="00480D94"/>
    <w:rsid w:val="004811E7"/>
    <w:rsid w:val="00481E87"/>
    <w:rsid w:val="00483715"/>
    <w:rsid w:val="00484530"/>
    <w:rsid w:val="00484F14"/>
    <w:rsid w:val="00485FE2"/>
    <w:rsid w:val="00490B47"/>
    <w:rsid w:val="00490C18"/>
    <w:rsid w:val="00491884"/>
    <w:rsid w:val="004919BC"/>
    <w:rsid w:val="00491B87"/>
    <w:rsid w:val="00493CFF"/>
    <w:rsid w:val="00494103"/>
    <w:rsid w:val="004945C5"/>
    <w:rsid w:val="0049496C"/>
    <w:rsid w:val="00495472"/>
    <w:rsid w:val="004957CD"/>
    <w:rsid w:val="00496618"/>
    <w:rsid w:val="004967D3"/>
    <w:rsid w:val="004970D3"/>
    <w:rsid w:val="004A0890"/>
    <w:rsid w:val="004A2721"/>
    <w:rsid w:val="004A2F08"/>
    <w:rsid w:val="004A2FCB"/>
    <w:rsid w:val="004A3FF1"/>
    <w:rsid w:val="004A4974"/>
    <w:rsid w:val="004A5865"/>
    <w:rsid w:val="004A7963"/>
    <w:rsid w:val="004B0549"/>
    <w:rsid w:val="004B0F6D"/>
    <w:rsid w:val="004B2DA4"/>
    <w:rsid w:val="004B3AC3"/>
    <w:rsid w:val="004B58CE"/>
    <w:rsid w:val="004B666A"/>
    <w:rsid w:val="004B67FD"/>
    <w:rsid w:val="004B6D8D"/>
    <w:rsid w:val="004C1423"/>
    <w:rsid w:val="004C240C"/>
    <w:rsid w:val="004C33AE"/>
    <w:rsid w:val="004C3749"/>
    <w:rsid w:val="004C48B8"/>
    <w:rsid w:val="004C4B54"/>
    <w:rsid w:val="004C5079"/>
    <w:rsid w:val="004C510B"/>
    <w:rsid w:val="004C5926"/>
    <w:rsid w:val="004C5EBB"/>
    <w:rsid w:val="004C662A"/>
    <w:rsid w:val="004C6899"/>
    <w:rsid w:val="004C7239"/>
    <w:rsid w:val="004C72F4"/>
    <w:rsid w:val="004C7457"/>
    <w:rsid w:val="004C7B88"/>
    <w:rsid w:val="004D0D89"/>
    <w:rsid w:val="004D19AA"/>
    <w:rsid w:val="004D5738"/>
    <w:rsid w:val="004D643E"/>
    <w:rsid w:val="004D6A63"/>
    <w:rsid w:val="004D7B4F"/>
    <w:rsid w:val="004D7E7E"/>
    <w:rsid w:val="004E004A"/>
    <w:rsid w:val="004E06C8"/>
    <w:rsid w:val="004E0D03"/>
    <w:rsid w:val="004E0F5F"/>
    <w:rsid w:val="004E11EB"/>
    <w:rsid w:val="004E38F0"/>
    <w:rsid w:val="004E5BA2"/>
    <w:rsid w:val="004E5E8F"/>
    <w:rsid w:val="004E601D"/>
    <w:rsid w:val="004E76C1"/>
    <w:rsid w:val="004F0300"/>
    <w:rsid w:val="004F08C8"/>
    <w:rsid w:val="004F0927"/>
    <w:rsid w:val="004F0956"/>
    <w:rsid w:val="004F10A8"/>
    <w:rsid w:val="004F1275"/>
    <w:rsid w:val="004F1710"/>
    <w:rsid w:val="004F200F"/>
    <w:rsid w:val="004F30FC"/>
    <w:rsid w:val="004F3189"/>
    <w:rsid w:val="004F3340"/>
    <w:rsid w:val="004F413D"/>
    <w:rsid w:val="004F43D3"/>
    <w:rsid w:val="004F4768"/>
    <w:rsid w:val="004F5215"/>
    <w:rsid w:val="004F55F0"/>
    <w:rsid w:val="004F5980"/>
    <w:rsid w:val="004F5D96"/>
    <w:rsid w:val="004F6575"/>
    <w:rsid w:val="004F6C5E"/>
    <w:rsid w:val="004F72E7"/>
    <w:rsid w:val="0050128E"/>
    <w:rsid w:val="005013ED"/>
    <w:rsid w:val="005016B5"/>
    <w:rsid w:val="0050241F"/>
    <w:rsid w:val="00503566"/>
    <w:rsid w:val="00503EE9"/>
    <w:rsid w:val="005048B0"/>
    <w:rsid w:val="005050A6"/>
    <w:rsid w:val="00507BB7"/>
    <w:rsid w:val="005103E1"/>
    <w:rsid w:val="005106EA"/>
    <w:rsid w:val="00510AB9"/>
    <w:rsid w:val="00511031"/>
    <w:rsid w:val="00511227"/>
    <w:rsid w:val="0051214E"/>
    <w:rsid w:val="00512513"/>
    <w:rsid w:val="0051289B"/>
    <w:rsid w:val="00512D5A"/>
    <w:rsid w:val="00514238"/>
    <w:rsid w:val="00516091"/>
    <w:rsid w:val="00516150"/>
    <w:rsid w:val="00520892"/>
    <w:rsid w:val="00522AB4"/>
    <w:rsid w:val="00522FA6"/>
    <w:rsid w:val="0052439B"/>
    <w:rsid w:val="00524F15"/>
    <w:rsid w:val="0052684B"/>
    <w:rsid w:val="00526A4A"/>
    <w:rsid w:val="00527E3D"/>
    <w:rsid w:val="00527F93"/>
    <w:rsid w:val="005301FD"/>
    <w:rsid w:val="00531D68"/>
    <w:rsid w:val="00533086"/>
    <w:rsid w:val="0053366C"/>
    <w:rsid w:val="00533D23"/>
    <w:rsid w:val="00533EDC"/>
    <w:rsid w:val="00533FF3"/>
    <w:rsid w:val="005340F5"/>
    <w:rsid w:val="0053420C"/>
    <w:rsid w:val="00534936"/>
    <w:rsid w:val="00534C79"/>
    <w:rsid w:val="00534F99"/>
    <w:rsid w:val="0053526F"/>
    <w:rsid w:val="00540781"/>
    <w:rsid w:val="00540D5D"/>
    <w:rsid w:val="005411BA"/>
    <w:rsid w:val="00541201"/>
    <w:rsid w:val="00541533"/>
    <w:rsid w:val="0054210D"/>
    <w:rsid w:val="00542BBB"/>
    <w:rsid w:val="00543C65"/>
    <w:rsid w:val="00544A6D"/>
    <w:rsid w:val="00544D16"/>
    <w:rsid w:val="00545B6B"/>
    <w:rsid w:val="00547446"/>
    <w:rsid w:val="005477CC"/>
    <w:rsid w:val="00547BA0"/>
    <w:rsid w:val="00550DC5"/>
    <w:rsid w:val="0055207E"/>
    <w:rsid w:val="00553D76"/>
    <w:rsid w:val="0055470D"/>
    <w:rsid w:val="00554E34"/>
    <w:rsid w:val="00555252"/>
    <w:rsid w:val="00560905"/>
    <w:rsid w:val="00561EF2"/>
    <w:rsid w:val="0056375C"/>
    <w:rsid w:val="00563D5B"/>
    <w:rsid w:val="005644E4"/>
    <w:rsid w:val="00564EF9"/>
    <w:rsid w:val="00565200"/>
    <w:rsid w:val="0056624D"/>
    <w:rsid w:val="005678EA"/>
    <w:rsid w:val="00571029"/>
    <w:rsid w:val="00571831"/>
    <w:rsid w:val="00571B0C"/>
    <w:rsid w:val="00572E0F"/>
    <w:rsid w:val="005734AC"/>
    <w:rsid w:val="00573730"/>
    <w:rsid w:val="005754FA"/>
    <w:rsid w:val="00575618"/>
    <w:rsid w:val="0057569C"/>
    <w:rsid w:val="005779D0"/>
    <w:rsid w:val="00577C50"/>
    <w:rsid w:val="00577F25"/>
    <w:rsid w:val="00580007"/>
    <w:rsid w:val="005801DE"/>
    <w:rsid w:val="005815E5"/>
    <w:rsid w:val="00582737"/>
    <w:rsid w:val="00582DB9"/>
    <w:rsid w:val="00583A1E"/>
    <w:rsid w:val="005841D7"/>
    <w:rsid w:val="005850E6"/>
    <w:rsid w:val="00585844"/>
    <w:rsid w:val="00586F29"/>
    <w:rsid w:val="00587409"/>
    <w:rsid w:val="005875A3"/>
    <w:rsid w:val="005879A5"/>
    <w:rsid w:val="00591309"/>
    <w:rsid w:val="005915B9"/>
    <w:rsid w:val="0059160B"/>
    <w:rsid w:val="00592B2B"/>
    <w:rsid w:val="00592C2C"/>
    <w:rsid w:val="00592F19"/>
    <w:rsid w:val="00593F89"/>
    <w:rsid w:val="00594DA6"/>
    <w:rsid w:val="00596220"/>
    <w:rsid w:val="005970F4"/>
    <w:rsid w:val="005A040F"/>
    <w:rsid w:val="005A4351"/>
    <w:rsid w:val="005A4623"/>
    <w:rsid w:val="005A4CFC"/>
    <w:rsid w:val="005A5A65"/>
    <w:rsid w:val="005A5BAF"/>
    <w:rsid w:val="005A7EF6"/>
    <w:rsid w:val="005B0540"/>
    <w:rsid w:val="005B05CE"/>
    <w:rsid w:val="005B0721"/>
    <w:rsid w:val="005B11D7"/>
    <w:rsid w:val="005B13F2"/>
    <w:rsid w:val="005B29EF"/>
    <w:rsid w:val="005B2CA2"/>
    <w:rsid w:val="005B3578"/>
    <w:rsid w:val="005B398E"/>
    <w:rsid w:val="005B57F1"/>
    <w:rsid w:val="005B5FAE"/>
    <w:rsid w:val="005B6218"/>
    <w:rsid w:val="005C06D2"/>
    <w:rsid w:val="005C2114"/>
    <w:rsid w:val="005C2213"/>
    <w:rsid w:val="005C3FB4"/>
    <w:rsid w:val="005C4A08"/>
    <w:rsid w:val="005C4D0F"/>
    <w:rsid w:val="005D0357"/>
    <w:rsid w:val="005D0C12"/>
    <w:rsid w:val="005D6BB8"/>
    <w:rsid w:val="005E1858"/>
    <w:rsid w:val="005E257D"/>
    <w:rsid w:val="005E4347"/>
    <w:rsid w:val="005E4A61"/>
    <w:rsid w:val="005E4C0C"/>
    <w:rsid w:val="005E525F"/>
    <w:rsid w:val="005E541D"/>
    <w:rsid w:val="005E70EC"/>
    <w:rsid w:val="005E71B5"/>
    <w:rsid w:val="005E7515"/>
    <w:rsid w:val="005E7718"/>
    <w:rsid w:val="005E7A1E"/>
    <w:rsid w:val="005E7D87"/>
    <w:rsid w:val="005F23D7"/>
    <w:rsid w:val="005F3F95"/>
    <w:rsid w:val="005F4590"/>
    <w:rsid w:val="005F480B"/>
    <w:rsid w:val="005F52B6"/>
    <w:rsid w:val="005F595B"/>
    <w:rsid w:val="005F5C50"/>
    <w:rsid w:val="005F6FC7"/>
    <w:rsid w:val="005F7139"/>
    <w:rsid w:val="005F7DC1"/>
    <w:rsid w:val="00600BA2"/>
    <w:rsid w:val="0060178A"/>
    <w:rsid w:val="00603026"/>
    <w:rsid w:val="006033FB"/>
    <w:rsid w:val="00604265"/>
    <w:rsid w:val="00604C82"/>
    <w:rsid w:val="00605B19"/>
    <w:rsid w:val="0060727E"/>
    <w:rsid w:val="00607E92"/>
    <w:rsid w:val="00611CE5"/>
    <w:rsid w:val="00611E5F"/>
    <w:rsid w:val="00611F2C"/>
    <w:rsid w:val="00615AD3"/>
    <w:rsid w:val="00615F24"/>
    <w:rsid w:val="00616FED"/>
    <w:rsid w:val="006174F5"/>
    <w:rsid w:val="006177D2"/>
    <w:rsid w:val="00617FAD"/>
    <w:rsid w:val="006202A3"/>
    <w:rsid w:val="006207BC"/>
    <w:rsid w:val="006209CA"/>
    <w:rsid w:val="0062179E"/>
    <w:rsid w:val="00622707"/>
    <w:rsid w:val="00622D3C"/>
    <w:rsid w:val="00623684"/>
    <w:rsid w:val="006236BC"/>
    <w:rsid w:val="0062398A"/>
    <w:rsid w:val="00625239"/>
    <w:rsid w:val="00625E79"/>
    <w:rsid w:val="00627E75"/>
    <w:rsid w:val="006319F1"/>
    <w:rsid w:val="00632328"/>
    <w:rsid w:val="006335DD"/>
    <w:rsid w:val="00634080"/>
    <w:rsid w:val="006340D2"/>
    <w:rsid w:val="00634104"/>
    <w:rsid w:val="006342D2"/>
    <w:rsid w:val="006349C5"/>
    <w:rsid w:val="006356E1"/>
    <w:rsid w:val="00636511"/>
    <w:rsid w:val="006366BC"/>
    <w:rsid w:val="00637916"/>
    <w:rsid w:val="00637CAA"/>
    <w:rsid w:val="00637DFC"/>
    <w:rsid w:val="006410EB"/>
    <w:rsid w:val="0064115E"/>
    <w:rsid w:val="00641E0F"/>
    <w:rsid w:val="00642538"/>
    <w:rsid w:val="00643993"/>
    <w:rsid w:val="00643EEC"/>
    <w:rsid w:val="00644300"/>
    <w:rsid w:val="00645A48"/>
    <w:rsid w:val="00646408"/>
    <w:rsid w:val="006503B7"/>
    <w:rsid w:val="0065079F"/>
    <w:rsid w:val="006508EE"/>
    <w:rsid w:val="0065122F"/>
    <w:rsid w:val="00651941"/>
    <w:rsid w:val="006519B7"/>
    <w:rsid w:val="006520E0"/>
    <w:rsid w:val="006528D2"/>
    <w:rsid w:val="00653407"/>
    <w:rsid w:val="00653D47"/>
    <w:rsid w:val="0065475C"/>
    <w:rsid w:val="00656214"/>
    <w:rsid w:val="00657CD5"/>
    <w:rsid w:val="00657D36"/>
    <w:rsid w:val="00661390"/>
    <w:rsid w:val="006628F0"/>
    <w:rsid w:val="00662C0F"/>
    <w:rsid w:val="006630A2"/>
    <w:rsid w:val="00663D1D"/>
    <w:rsid w:val="00663E3B"/>
    <w:rsid w:val="00663EF5"/>
    <w:rsid w:val="006641C3"/>
    <w:rsid w:val="006644D3"/>
    <w:rsid w:val="00664636"/>
    <w:rsid w:val="00664AEE"/>
    <w:rsid w:val="00665403"/>
    <w:rsid w:val="00666FFC"/>
    <w:rsid w:val="00667F79"/>
    <w:rsid w:val="00670841"/>
    <w:rsid w:val="006711AF"/>
    <w:rsid w:val="00672509"/>
    <w:rsid w:val="00672ECA"/>
    <w:rsid w:val="00672EE8"/>
    <w:rsid w:val="00673CCB"/>
    <w:rsid w:val="00674C00"/>
    <w:rsid w:val="0067589A"/>
    <w:rsid w:val="00675D91"/>
    <w:rsid w:val="00676999"/>
    <w:rsid w:val="00677368"/>
    <w:rsid w:val="006775D1"/>
    <w:rsid w:val="00677BA3"/>
    <w:rsid w:val="00680695"/>
    <w:rsid w:val="00680C7A"/>
    <w:rsid w:val="00681B84"/>
    <w:rsid w:val="0068220B"/>
    <w:rsid w:val="006823CC"/>
    <w:rsid w:val="00682BA0"/>
    <w:rsid w:val="00683CA9"/>
    <w:rsid w:val="00684164"/>
    <w:rsid w:val="0068571E"/>
    <w:rsid w:val="00686244"/>
    <w:rsid w:val="006864F8"/>
    <w:rsid w:val="00687343"/>
    <w:rsid w:val="00687ED1"/>
    <w:rsid w:val="00690E08"/>
    <w:rsid w:val="00691109"/>
    <w:rsid w:val="00691D84"/>
    <w:rsid w:val="00692AAF"/>
    <w:rsid w:val="00694353"/>
    <w:rsid w:val="00694CC6"/>
    <w:rsid w:val="00695567"/>
    <w:rsid w:val="006A14BD"/>
    <w:rsid w:val="006A2551"/>
    <w:rsid w:val="006A2CFB"/>
    <w:rsid w:val="006A2F64"/>
    <w:rsid w:val="006A3DBD"/>
    <w:rsid w:val="006A3E6E"/>
    <w:rsid w:val="006A5BF2"/>
    <w:rsid w:val="006A69D3"/>
    <w:rsid w:val="006A6BE1"/>
    <w:rsid w:val="006A79BD"/>
    <w:rsid w:val="006B0FBD"/>
    <w:rsid w:val="006B1EB9"/>
    <w:rsid w:val="006B27F5"/>
    <w:rsid w:val="006B297F"/>
    <w:rsid w:val="006B2A12"/>
    <w:rsid w:val="006B4239"/>
    <w:rsid w:val="006B6D4D"/>
    <w:rsid w:val="006B7ADA"/>
    <w:rsid w:val="006C089D"/>
    <w:rsid w:val="006C118D"/>
    <w:rsid w:val="006C19DD"/>
    <w:rsid w:val="006C1F59"/>
    <w:rsid w:val="006C3088"/>
    <w:rsid w:val="006C3400"/>
    <w:rsid w:val="006C43EF"/>
    <w:rsid w:val="006C57E9"/>
    <w:rsid w:val="006C5874"/>
    <w:rsid w:val="006C6E46"/>
    <w:rsid w:val="006C716B"/>
    <w:rsid w:val="006C7DFE"/>
    <w:rsid w:val="006D059C"/>
    <w:rsid w:val="006D1296"/>
    <w:rsid w:val="006D22F3"/>
    <w:rsid w:val="006D3964"/>
    <w:rsid w:val="006D61D0"/>
    <w:rsid w:val="006D6723"/>
    <w:rsid w:val="006D74E5"/>
    <w:rsid w:val="006E059F"/>
    <w:rsid w:val="006E0CB0"/>
    <w:rsid w:val="006E1E47"/>
    <w:rsid w:val="006E1F2A"/>
    <w:rsid w:val="006E20F8"/>
    <w:rsid w:val="006E47A5"/>
    <w:rsid w:val="006E4D34"/>
    <w:rsid w:val="006E5CCF"/>
    <w:rsid w:val="006E6379"/>
    <w:rsid w:val="006E641D"/>
    <w:rsid w:val="006E79B7"/>
    <w:rsid w:val="006F1E78"/>
    <w:rsid w:val="006F1EE4"/>
    <w:rsid w:val="006F1F8B"/>
    <w:rsid w:val="006F298E"/>
    <w:rsid w:val="006F445B"/>
    <w:rsid w:val="006F4959"/>
    <w:rsid w:val="006F4BFF"/>
    <w:rsid w:val="006F57F2"/>
    <w:rsid w:val="006F5A21"/>
    <w:rsid w:val="006F5F21"/>
    <w:rsid w:val="006F71DD"/>
    <w:rsid w:val="006F7339"/>
    <w:rsid w:val="006F75FF"/>
    <w:rsid w:val="007007D9"/>
    <w:rsid w:val="00701946"/>
    <w:rsid w:val="00701AA6"/>
    <w:rsid w:val="00701C84"/>
    <w:rsid w:val="00702521"/>
    <w:rsid w:val="007029DD"/>
    <w:rsid w:val="00703070"/>
    <w:rsid w:val="00704702"/>
    <w:rsid w:val="00705594"/>
    <w:rsid w:val="007055FC"/>
    <w:rsid w:val="0070615A"/>
    <w:rsid w:val="00706368"/>
    <w:rsid w:val="00706C75"/>
    <w:rsid w:val="00707139"/>
    <w:rsid w:val="007102F8"/>
    <w:rsid w:val="00710697"/>
    <w:rsid w:val="00710768"/>
    <w:rsid w:val="007119B5"/>
    <w:rsid w:val="00713BE6"/>
    <w:rsid w:val="0071455F"/>
    <w:rsid w:val="00715EC7"/>
    <w:rsid w:val="007220BD"/>
    <w:rsid w:val="0072285A"/>
    <w:rsid w:val="00722AE6"/>
    <w:rsid w:val="00724BAE"/>
    <w:rsid w:val="00724BE2"/>
    <w:rsid w:val="00724CFB"/>
    <w:rsid w:val="00725AD4"/>
    <w:rsid w:val="00725D82"/>
    <w:rsid w:val="007268B1"/>
    <w:rsid w:val="00727A0E"/>
    <w:rsid w:val="00731742"/>
    <w:rsid w:val="007327FD"/>
    <w:rsid w:val="0073377A"/>
    <w:rsid w:val="00733EF0"/>
    <w:rsid w:val="00734077"/>
    <w:rsid w:val="00734C48"/>
    <w:rsid w:val="00735694"/>
    <w:rsid w:val="007365E9"/>
    <w:rsid w:val="007368BB"/>
    <w:rsid w:val="0073725A"/>
    <w:rsid w:val="007405B5"/>
    <w:rsid w:val="00740A48"/>
    <w:rsid w:val="007410F0"/>
    <w:rsid w:val="00742401"/>
    <w:rsid w:val="007437D3"/>
    <w:rsid w:val="007439B0"/>
    <w:rsid w:val="0074482E"/>
    <w:rsid w:val="00746AE8"/>
    <w:rsid w:val="007475E1"/>
    <w:rsid w:val="0075014C"/>
    <w:rsid w:val="007508D3"/>
    <w:rsid w:val="00751D2B"/>
    <w:rsid w:val="007528C4"/>
    <w:rsid w:val="00754C01"/>
    <w:rsid w:val="00755A65"/>
    <w:rsid w:val="00755D02"/>
    <w:rsid w:val="007564D7"/>
    <w:rsid w:val="00756C88"/>
    <w:rsid w:val="007570AF"/>
    <w:rsid w:val="00757354"/>
    <w:rsid w:val="00757525"/>
    <w:rsid w:val="00757894"/>
    <w:rsid w:val="00757E74"/>
    <w:rsid w:val="00760557"/>
    <w:rsid w:val="00760943"/>
    <w:rsid w:val="00760DD8"/>
    <w:rsid w:val="00762569"/>
    <w:rsid w:val="00762609"/>
    <w:rsid w:val="00762B9E"/>
    <w:rsid w:val="007645EB"/>
    <w:rsid w:val="00764DDE"/>
    <w:rsid w:val="00764F85"/>
    <w:rsid w:val="00770120"/>
    <w:rsid w:val="007707CC"/>
    <w:rsid w:val="00770DD5"/>
    <w:rsid w:val="00771586"/>
    <w:rsid w:val="0077185A"/>
    <w:rsid w:val="00772745"/>
    <w:rsid w:val="0077282A"/>
    <w:rsid w:val="00773272"/>
    <w:rsid w:val="00773C4E"/>
    <w:rsid w:val="0077447B"/>
    <w:rsid w:val="00775A4E"/>
    <w:rsid w:val="00776142"/>
    <w:rsid w:val="00776386"/>
    <w:rsid w:val="00776FE6"/>
    <w:rsid w:val="00777A34"/>
    <w:rsid w:val="00777FB7"/>
    <w:rsid w:val="007809BD"/>
    <w:rsid w:val="0078147C"/>
    <w:rsid w:val="00781E02"/>
    <w:rsid w:val="00782500"/>
    <w:rsid w:val="00782ABC"/>
    <w:rsid w:val="007833B3"/>
    <w:rsid w:val="0078513B"/>
    <w:rsid w:val="00786452"/>
    <w:rsid w:val="00786894"/>
    <w:rsid w:val="007877EB"/>
    <w:rsid w:val="00787A85"/>
    <w:rsid w:val="007913E2"/>
    <w:rsid w:val="0079156D"/>
    <w:rsid w:val="00792697"/>
    <w:rsid w:val="00793074"/>
    <w:rsid w:val="00793A06"/>
    <w:rsid w:val="00794C32"/>
    <w:rsid w:val="007A2EAF"/>
    <w:rsid w:val="007A37D2"/>
    <w:rsid w:val="007A5BB9"/>
    <w:rsid w:val="007A6636"/>
    <w:rsid w:val="007A75E3"/>
    <w:rsid w:val="007B22EA"/>
    <w:rsid w:val="007B2DA3"/>
    <w:rsid w:val="007B44E0"/>
    <w:rsid w:val="007B4849"/>
    <w:rsid w:val="007B4C7E"/>
    <w:rsid w:val="007B5EB6"/>
    <w:rsid w:val="007B6B69"/>
    <w:rsid w:val="007B7C22"/>
    <w:rsid w:val="007C0EE3"/>
    <w:rsid w:val="007C0F17"/>
    <w:rsid w:val="007C12F9"/>
    <w:rsid w:val="007C2453"/>
    <w:rsid w:val="007C2797"/>
    <w:rsid w:val="007C3849"/>
    <w:rsid w:val="007C3CCD"/>
    <w:rsid w:val="007C3E3B"/>
    <w:rsid w:val="007C49B8"/>
    <w:rsid w:val="007C51A6"/>
    <w:rsid w:val="007C7737"/>
    <w:rsid w:val="007C7990"/>
    <w:rsid w:val="007D0B62"/>
    <w:rsid w:val="007D21C9"/>
    <w:rsid w:val="007D2B31"/>
    <w:rsid w:val="007D4339"/>
    <w:rsid w:val="007D44F2"/>
    <w:rsid w:val="007D49FD"/>
    <w:rsid w:val="007D5FD2"/>
    <w:rsid w:val="007D75E5"/>
    <w:rsid w:val="007D7A2E"/>
    <w:rsid w:val="007D7B37"/>
    <w:rsid w:val="007D7FA0"/>
    <w:rsid w:val="007E0D05"/>
    <w:rsid w:val="007E0D8F"/>
    <w:rsid w:val="007E2750"/>
    <w:rsid w:val="007E2B13"/>
    <w:rsid w:val="007E3C43"/>
    <w:rsid w:val="007E4F38"/>
    <w:rsid w:val="007E50B7"/>
    <w:rsid w:val="007E5857"/>
    <w:rsid w:val="007E783A"/>
    <w:rsid w:val="007F002C"/>
    <w:rsid w:val="007F086B"/>
    <w:rsid w:val="007F0B98"/>
    <w:rsid w:val="007F0DD0"/>
    <w:rsid w:val="007F151A"/>
    <w:rsid w:val="007F1589"/>
    <w:rsid w:val="007F1A4D"/>
    <w:rsid w:val="007F34D2"/>
    <w:rsid w:val="007F36FA"/>
    <w:rsid w:val="007F3B9E"/>
    <w:rsid w:val="007F4169"/>
    <w:rsid w:val="007F5F53"/>
    <w:rsid w:val="007F64C2"/>
    <w:rsid w:val="007F679A"/>
    <w:rsid w:val="007F76C6"/>
    <w:rsid w:val="00800D27"/>
    <w:rsid w:val="00803073"/>
    <w:rsid w:val="00803360"/>
    <w:rsid w:val="00803DCB"/>
    <w:rsid w:val="00804DF2"/>
    <w:rsid w:val="008050B5"/>
    <w:rsid w:val="00805851"/>
    <w:rsid w:val="00805EE0"/>
    <w:rsid w:val="00807203"/>
    <w:rsid w:val="008077EE"/>
    <w:rsid w:val="00810142"/>
    <w:rsid w:val="008106A5"/>
    <w:rsid w:val="00810DCA"/>
    <w:rsid w:val="00810DCC"/>
    <w:rsid w:val="0081237E"/>
    <w:rsid w:val="008125B0"/>
    <w:rsid w:val="00812A01"/>
    <w:rsid w:val="00812BC3"/>
    <w:rsid w:val="0081324C"/>
    <w:rsid w:val="008137A8"/>
    <w:rsid w:val="00813C10"/>
    <w:rsid w:val="00813CCC"/>
    <w:rsid w:val="0081437B"/>
    <w:rsid w:val="0081497A"/>
    <w:rsid w:val="00814C14"/>
    <w:rsid w:val="00814DCD"/>
    <w:rsid w:val="0081537F"/>
    <w:rsid w:val="00816419"/>
    <w:rsid w:val="0081726A"/>
    <w:rsid w:val="00817C10"/>
    <w:rsid w:val="008204BC"/>
    <w:rsid w:val="00820FBE"/>
    <w:rsid w:val="00823470"/>
    <w:rsid w:val="0082476E"/>
    <w:rsid w:val="00825F57"/>
    <w:rsid w:val="00826880"/>
    <w:rsid w:val="00827B62"/>
    <w:rsid w:val="00830A96"/>
    <w:rsid w:val="00830E98"/>
    <w:rsid w:val="0083299A"/>
    <w:rsid w:val="00832A9F"/>
    <w:rsid w:val="00833413"/>
    <w:rsid w:val="00834155"/>
    <w:rsid w:val="008347AC"/>
    <w:rsid w:val="008352F7"/>
    <w:rsid w:val="00835CF9"/>
    <w:rsid w:val="008367CF"/>
    <w:rsid w:val="00836877"/>
    <w:rsid w:val="008377F9"/>
    <w:rsid w:val="00840112"/>
    <w:rsid w:val="0084176A"/>
    <w:rsid w:val="00841E88"/>
    <w:rsid w:val="00842505"/>
    <w:rsid w:val="00842A6A"/>
    <w:rsid w:val="00842CAC"/>
    <w:rsid w:val="00844256"/>
    <w:rsid w:val="00844FA9"/>
    <w:rsid w:val="008456C0"/>
    <w:rsid w:val="008469A8"/>
    <w:rsid w:val="008472F1"/>
    <w:rsid w:val="008474CD"/>
    <w:rsid w:val="00847B14"/>
    <w:rsid w:val="008505C2"/>
    <w:rsid w:val="00850FE9"/>
    <w:rsid w:val="00851FD7"/>
    <w:rsid w:val="008521D9"/>
    <w:rsid w:val="00853C37"/>
    <w:rsid w:val="0085531A"/>
    <w:rsid w:val="00856360"/>
    <w:rsid w:val="00856A17"/>
    <w:rsid w:val="0086041C"/>
    <w:rsid w:val="008623A5"/>
    <w:rsid w:val="00862811"/>
    <w:rsid w:val="00862B6F"/>
    <w:rsid w:val="00862FC3"/>
    <w:rsid w:val="008631BD"/>
    <w:rsid w:val="008657C9"/>
    <w:rsid w:val="0086637A"/>
    <w:rsid w:val="0086745F"/>
    <w:rsid w:val="008679E7"/>
    <w:rsid w:val="008708DE"/>
    <w:rsid w:val="008709F3"/>
    <w:rsid w:val="00871350"/>
    <w:rsid w:val="0087220F"/>
    <w:rsid w:val="008722E8"/>
    <w:rsid w:val="00872801"/>
    <w:rsid w:val="00872B30"/>
    <w:rsid w:val="00873648"/>
    <w:rsid w:val="00873A8F"/>
    <w:rsid w:val="008743EC"/>
    <w:rsid w:val="0087509B"/>
    <w:rsid w:val="00875789"/>
    <w:rsid w:val="00875B79"/>
    <w:rsid w:val="00877B2A"/>
    <w:rsid w:val="008802D1"/>
    <w:rsid w:val="008803B5"/>
    <w:rsid w:val="00880992"/>
    <w:rsid w:val="00880A82"/>
    <w:rsid w:val="00880E10"/>
    <w:rsid w:val="00880E63"/>
    <w:rsid w:val="00881137"/>
    <w:rsid w:val="00881156"/>
    <w:rsid w:val="00881528"/>
    <w:rsid w:val="008816A4"/>
    <w:rsid w:val="008819F0"/>
    <w:rsid w:val="00883603"/>
    <w:rsid w:val="008836FB"/>
    <w:rsid w:val="00883BCD"/>
    <w:rsid w:val="00884F6C"/>
    <w:rsid w:val="008851DB"/>
    <w:rsid w:val="00885FAE"/>
    <w:rsid w:val="008861E6"/>
    <w:rsid w:val="00886ACC"/>
    <w:rsid w:val="00886D67"/>
    <w:rsid w:val="00887421"/>
    <w:rsid w:val="0088746F"/>
    <w:rsid w:val="00891462"/>
    <w:rsid w:val="008935FF"/>
    <w:rsid w:val="00894775"/>
    <w:rsid w:val="00894A80"/>
    <w:rsid w:val="00895068"/>
    <w:rsid w:val="00895835"/>
    <w:rsid w:val="008974DE"/>
    <w:rsid w:val="008977A8"/>
    <w:rsid w:val="008A05F7"/>
    <w:rsid w:val="008A0FC0"/>
    <w:rsid w:val="008A0FCF"/>
    <w:rsid w:val="008A1752"/>
    <w:rsid w:val="008A2435"/>
    <w:rsid w:val="008A2F5D"/>
    <w:rsid w:val="008A3AA8"/>
    <w:rsid w:val="008A3BAE"/>
    <w:rsid w:val="008A3E6C"/>
    <w:rsid w:val="008A4228"/>
    <w:rsid w:val="008A4D1F"/>
    <w:rsid w:val="008A64E6"/>
    <w:rsid w:val="008A6A02"/>
    <w:rsid w:val="008A7597"/>
    <w:rsid w:val="008A78F8"/>
    <w:rsid w:val="008A7FB5"/>
    <w:rsid w:val="008B1384"/>
    <w:rsid w:val="008B3118"/>
    <w:rsid w:val="008B32DC"/>
    <w:rsid w:val="008B3C71"/>
    <w:rsid w:val="008B4171"/>
    <w:rsid w:val="008B5250"/>
    <w:rsid w:val="008B52B5"/>
    <w:rsid w:val="008B6437"/>
    <w:rsid w:val="008B668C"/>
    <w:rsid w:val="008C0C07"/>
    <w:rsid w:val="008C106A"/>
    <w:rsid w:val="008C1837"/>
    <w:rsid w:val="008C214A"/>
    <w:rsid w:val="008C2CC9"/>
    <w:rsid w:val="008C32E6"/>
    <w:rsid w:val="008C44A0"/>
    <w:rsid w:val="008C4FB5"/>
    <w:rsid w:val="008C6A1E"/>
    <w:rsid w:val="008C728C"/>
    <w:rsid w:val="008D0230"/>
    <w:rsid w:val="008D0281"/>
    <w:rsid w:val="008D0782"/>
    <w:rsid w:val="008D0FB4"/>
    <w:rsid w:val="008D1296"/>
    <w:rsid w:val="008D3BC1"/>
    <w:rsid w:val="008D3F72"/>
    <w:rsid w:val="008D403C"/>
    <w:rsid w:val="008D44B4"/>
    <w:rsid w:val="008D45D7"/>
    <w:rsid w:val="008D5216"/>
    <w:rsid w:val="008D6AE9"/>
    <w:rsid w:val="008D7238"/>
    <w:rsid w:val="008D78F2"/>
    <w:rsid w:val="008E1537"/>
    <w:rsid w:val="008E1BF9"/>
    <w:rsid w:val="008E2A27"/>
    <w:rsid w:val="008E5ACE"/>
    <w:rsid w:val="008E67F7"/>
    <w:rsid w:val="008E726C"/>
    <w:rsid w:val="008F1EA2"/>
    <w:rsid w:val="008F27CD"/>
    <w:rsid w:val="008F4318"/>
    <w:rsid w:val="008F45B0"/>
    <w:rsid w:val="008F47A5"/>
    <w:rsid w:val="008F5CDB"/>
    <w:rsid w:val="008F60D7"/>
    <w:rsid w:val="008F781E"/>
    <w:rsid w:val="00900801"/>
    <w:rsid w:val="00901244"/>
    <w:rsid w:val="00901D4B"/>
    <w:rsid w:val="00902053"/>
    <w:rsid w:val="00902752"/>
    <w:rsid w:val="00903DBA"/>
    <w:rsid w:val="00904967"/>
    <w:rsid w:val="00904DF3"/>
    <w:rsid w:val="009054D2"/>
    <w:rsid w:val="00905CE2"/>
    <w:rsid w:val="009066FE"/>
    <w:rsid w:val="009073AF"/>
    <w:rsid w:val="00910ADB"/>
    <w:rsid w:val="00911C06"/>
    <w:rsid w:val="00911FB1"/>
    <w:rsid w:val="0091268E"/>
    <w:rsid w:val="00912AD0"/>
    <w:rsid w:val="0091300D"/>
    <w:rsid w:val="00913032"/>
    <w:rsid w:val="00914B20"/>
    <w:rsid w:val="00914DDB"/>
    <w:rsid w:val="00914E45"/>
    <w:rsid w:val="00916032"/>
    <w:rsid w:val="00916B68"/>
    <w:rsid w:val="0091716D"/>
    <w:rsid w:val="00917547"/>
    <w:rsid w:val="00917B8C"/>
    <w:rsid w:val="009219EC"/>
    <w:rsid w:val="00922DA4"/>
    <w:rsid w:val="00922DEF"/>
    <w:rsid w:val="0092373D"/>
    <w:rsid w:val="00923A71"/>
    <w:rsid w:val="00923A84"/>
    <w:rsid w:val="00924204"/>
    <w:rsid w:val="00926ABA"/>
    <w:rsid w:val="00926B8E"/>
    <w:rsid w:val="00927C17"/>
    <w:rsid w:val="00927DBD"/>
    <w:rsid w:val="00931543"/>
    <w:rsid w:val="009315AA"/>
    <w:rsid w:val="00931FF3"/>
    <w:rsid w:val="00936A90"/>
    <w:rsid w:val="00937A08"/>
    <w:rsid w:val="0094001D"/>
    <w:rsid w:val="00945403"/>
    <w:rsid w:val="0094549C"/>
    <w:rsid w:val="0094585E"/>
    <w:rsid w:val="00946322"/>
    <w:rsid w:val="00946F6F"/>
    <w:rsid w:val="00947EFB"/>
    <w:rsid w:val="009505E3"/>
    <w:rsid w:val="0095098E"/>
    <w:rsid w:val="00953BC7"/>
    <w:rsid w:val="00953D30"/>
    <w:rsid w:val="00953D61"/>
    <w:rsid w:val="009546C2"/>
    <w:rsid w:val="00954B71"/>
    <w:rsid w:val="00954EF1"/>
    <w:rsid w:val="00960059"/>
    <w:rsid w:val="009601C5"/>
    <w:rsid w:val="0096070F"/>
    <w:rsid w:val="009607E1"/>
    <w:rsid w:val="0096195E"/>
    <w:rsid w:val="00962C73"/>
    <w:rsid w:val="00963729"/>
    <w:rsid w:val="0096413D"/>
    <w:rsid w:val="0096440B"/>
    <w:rsid w:val="0096467E"/>
    <w:rsid w:val="00964689"/>
    <w:rsid w:val="009655B5"/>
    <w:rsid w:val="00966C74"/>
    <w:rsid w:val="009670B6"/>
    <w:rsid w:val="009670B9"/>
    <w:rsid w:val="009671E5"/>
    <w:rsid w:val="0097016B"/>
    <w:rsid w:val="00970B1A"/>
    <w:rsid w:val="0097104C"/>
    <w:rsid w:val="009711AE"/>
    <w:rsid w:val="00971CD5"/>
    <w:rsid w:val="0097336B"/>
    <w:rsid w:val="0097390F"/>
    <w:rsid w:val="00976880"/>
    <w:rsid w:val="00977908"/>
    <w:rsid w:val="00977C8E"/>
    <w:rsid w:val="00977EE1"/>
    <w:rsid w:val="0098138B"/>
    <w:rsid w:val="00981587"/>
    <w:rsid w:val="00982A7F"/>
    <w:rsid w:val="00982CBD"/>
    <w:rsid w:val="009839CC"/>
    <w:rsid w:val="00985443"/>
    <w:rsid w:val="00985A39"/>
    <w:rsid w:val="00986046"/>
    <w:rsid w:val="00986227"/>
    <w:rsid w:val="00987941"/>
    <w:rsid w:val="00987CEE"/>
    <w:rsid w:val="009901BA"/>
    <w:rsid w:val="00990695"/>
    <w:rsid w:val="00990A8A"/>
    <w:rsid w:val="009911B1"/>
    <w:rsid w:val="009937AA"/>
    <w:rsid w:val="0099592B"/>
    <w:rsid w:val="009960F7"/>
    <w:rsid w:val="00997D18"/>
    <w:rsid w:val="009A0A81"/>
    <w:rsid w:val="009A1AA8"/>
    <w:rsid w:val="009A267B"/>
    <w:rsid w:val="009A28CE"/>
    <w:rsid w:val="009A3F75"/>
    <w:rsid w:val="009A4384"/>
    <w:rsid w:val="009A5344"/>
    <w:rsid w:val="009A5774"/>
    <w:rsid w:val="009A6753"/>
    <w:rsid w:val="009A6A49"/>
    <w:rsid w:val="009A6BFA"/>
    <w:rsid w:val="009A6FCA"/>
    <w:rsid w:val="009A7229"/>
    <w:rsid w:val="009A7AB2"/>
    <w:rsid w:val="009A7AFA"/>
    <w:rsid w:val="009B0159"/>
    <w:rsid w:val="009B08DE"/>
    <w:rsid w:val="009B0A67"/>
    <w:rsid w:val="009B0B50"/>
    <w:rsid w:val="009B131C"/>
    <w:rsid w:val="009B14DE"/>
    <w:rsid w:val="009B293D"/>
    <w:rsid w:val="009B2FB1"/>
    <w:rsid w:val="009B2FE2"/>
    <w:rsid w:val="009B481E"/>
    <w:rsid w:val="009B48AA"/>
    <w:rsid w:val="009B4B84"/>
    <w:rsid w:val="009B4D67"/>
    <w:rsid w:val="009B5116"/>
    <w:rsid w:val="009B5BC1"/>
    <w:rsid w:val="009B5CB4"/>
    <w:rsid w:val="009B65E6"/>
    <w:rsid w:val="009B696D"/>
    <w:rsid w:val="009B7391"/>
    <w:rsid w:val="009C0442"/>
    <w:rsid w:val="009C237C"/>
    <w:rsid w:val="009C43DA"/>
    <w:rsid w:val="009D0181"/>
    <w:rsid w:val="009D152E"/>
    <w:rsid w:val="009D3697"/>
    <w:rsid w:val="009D3ADE"/>
    <w:rsid w:val="009D53FE"/>
    <w:rsid w:val="009D599D"/>
    <w:rsid w:val="009D5A73"/>
    <w:rsid w:val="009D691E"/>
    <w:rsid w:val="009D6CB5"/>
    <w:rsid w:val="009D721C"/>
    <w:rsid w:val="009D7811"/>
    <w:rsid w:val="009D7846"/>
    <w:rsid w:val="009D78BA"/>
    <w:rsid w:val="009D7F4A"/>
    <w:rsid w:val="009E0C75"/>
    <w:rsid w:val="009E1402"/>
    <w:rsid w:val="009E22DD"/>
    <w:rsid w:val="009E2DB4"/>
    <w:rsid w:val="009E3472"/>
    <w:rsid w:val="009E34F7"/>
    <w:rsid w:val="009E3869"/>
    <w:rsid w:val="009E5D50"/>
    <w:rsid w:val="009E6C17"/>
    <w:rsid w:val="009E7137"/>
    <w:rsid w:val="009F07E7"/>
    <w:rsid w:val="009F0B16"/>
    <w:rsid w:val="009F23C9"/>
    <w:rsid w:val="009F2E73"/>
    <w:rsid w:val="009F30BE"/>
    <w:rsid w:val="009F4440"/>
    <w:rsid w:val="009F4CA7"/>
    <w:rsid w:val="009F51FF"/>
    <w:rsid w:val="009F59AA"/>
    <w:rsid w:val="009F66BB"/>
    <w:rsid w:val="009F66E9"/>
    <w:rsid w:val="00A0074F"/>
    <w:rsid w:val="00A011D9"/>
    <w:rsid w:val="00A01210"/>
    <w:rsid w:val="00A0128B"/>
    <w:rsid w:val="00A0163E"/>
    <w:rsid w:val="00A02C69"/>
    <w:rsid w:val="00A033AB"/>
    <w:rsid w:val="00A03970"/>
    <w:rsid w:val="00A03BD9"/>
    <w:rsid w:val="00A060AB"/>
    <w:rsid w:val="00A06562"/>
    <w:rsid w:val="00A06CD5"/>
    <w:rsid w:val="00A07C09"/>
    <w:rsid w:val="00A106E6"/>
    <w:rsid w:val="00A10D2D"/>
    <w:rsid w:val="00A10DE7"/>
    <w:rsid w:val="00A11048"/>
    <w:rsid w:val="00A11667"/>
    <w:rsid w:val="00A1189A"/>
    <w:rsid w:val="00A13244"/>
    <w:rsid w:val="00A139D9"/>
    <w:rsid w:val="00A1538E"/>
    <w:rsid w:val="00A15392"/>
    <w:rsid w:val="00A15AF0"/>
    <w:rsid w:val="00A15C94"/>
    <w:rsid w:val="00A160FF"/>
    <w:rsid w:val="00A17713"/>
    <w:rsid w:val="00A2131A"/>
    <w:rsid w:val="00A21485"/>
    <w:rsid w:val="00A214F4"/>
    <w:rsid w:val="00A21ADA"/>
    <w:rsid w:val="00A2474A"/>
    <w:rsid w:val="00A25180"/>
    <w:rsid w:val="00A2589C"/>
    <w:rsid w:val="00A25AB0"/>
    <w:rsid w:val="00A26BB4"/>
    <w:rsid w:val="00A30AED"/>
    <w:rsid w:val="00A313D8"/>
    <w:rsid w:val="00A3213C"/>
    <w:rsid w:val="00A3228A"/>
    <w:rsid w:val="00A32E21"/>
    <w:rsid w:val="00A33154"/>
    <w:rsid w:val="00A33CA1"/>
    <w:rsid w:val="00A359F4"/>
    <w:rsid w:val="00A35BEA"/>
    <w:rsid w:val="00A35DFC"/>
    <w:rsid w:val="00A37A2D"/>
    <w:rsid w:val="00A403C1"/>
    <w:rsid w:val="00A40FF7"/>
    <w:rsid w:val="00A41432"/>
    <w:rsid w:val="00A41460"/>
    <w:rsid w:val="00A415B4"/>
    <w:rsid w:val="00A41A71"/>
    <w:rsid w:val="00A41E65"/>
    <w:rsid w:val="00A42313"/>
    <w:rsid w:val="00A428C6"/>
    <w:rsid w:val="00A42DDF"/>
    <w:rsid w:val="00A434E5"/>
    <w:rsid w:val="00A43D4F"/>
    <w:rsid w:val="00A44722"/>
    <w:rsid w:val="00A4666F"/>
    <w:rsid w:val="00A466C3"/>
    <w:rsid w:val="00A46883"/>
    <w:rsid w:val="00A500FD"/>
    <w:rsid w:val="00A5013B"/>
    <w:rsid w:val="00A51F8D"/>
    <w:rsid w:val="00A537ED"/>
    <w:rsid w:val="00A53E63"/>
    <w:rsid w:val="00A54229"/>
    <w:rsid w:val="00A54DBA"/>
    <w:rsid w:val="00A5712D"/>
    <w:rsid w:val="00A573BD"/>
    <w:rsid w:val="00A57ED4"/>
    <w:rsid w:val="00A6008A"/>
    <w:rsid w:val="00A60252"/>
    <w:rsid w:val="00A6216A"/>
    <w:rsid w:val="00A62428"/>
    <w:rsid w:val="00A629EC"/>
    <w:rsid w:val="00A62A97"/>
    <w:rsid w:val="00A64F4D"/>
    <w:rsid w:val="00A67A8A"/>
    <w:rsid w:val="00A701A5"/>
    <w:rsid w:val="00A701E3"/>
    <w:rsid w:val="00A706A9"/>
    <w:rsid w:val="00A712EE"/>
    <w:rsid w:val="00A713B0"/>
    <w:rsid w:val="00A718CA"/>
    <w:rsid w:val="00A7218B"/>
    <w:rsid w:val="00A7258F"/>
    <w:rsid w:val="00A72BBB"/>
    <w:rsid w:val="00A74B07"/>
    <w:rsid w:val="00A75461"/>
    <w:rsid w:val="00A7579B"/>
    <w:rsid w:val="00A75AC9"/>
    <w:rsid w:val="00A76BF2"/>
    <w:rsid w:val="00A76DCF"/>
    <w:rsid w:val="00A774F4"/>
    <w:rsid w:val="00A80859"/>
    <w:rsid w:val="00A80A85"/>
    <w:rsid w:val="00A80E2B"/>
    <w:rsid w:val="00A80F41"/>
    <w:rsid w:val="00A84C01"/>
    <w:rsid w:val="00A8537B"/>
    <w:rsid w:val="00A87623"/>
    <w:rsid w:val="00A87C2F"/>
    <w:rsid w:val="00A87E02"/>
    <w:rsid w:val="00A87E28"/>
    <w:rsid w:val="00A904A6"/>
    <w:rsid w:val="00A91F47"/>
    <w:rsid w:val="00A92FB1"/>
    <w:rsid w:val="00A93762"/>
    <w:rsid w:val="00A93795"/>
    <w:rsid w:val="00A93C26"/>
    <w:rsid w:val="00A94F88"/>
    <w:rsid w:val="00A95827"/>
    <w:rsid w:val="00AA008E"/>
    <w:rsid w:val="00AA29B7"/>
    <w:rsid w:val="00AA4260"/>
    <w:rsid w:val="00AA43E9"/>
    <w:rsid w:val="00AA571C"/>
    <w:rsid w:val="00AA678F"/>
    <w:rsid w:val="00AA692D"/>
    <w:rsid w:val="00AA6AEC"/>
    <w:rsid w:val="00AA74CE"/>
    <w:rsid w:val="00AB03B7"/>
    <w:rsid w:val="00AB198E"/>
    <w:rsid w:val="00AB1A41"/>
    <w:rsid w:val="00AB1C28"/>
    <w:rsid w:val="00AB22E9"/>
    <w:rsid w:val="00AB241F"/>
    <w:rsid w:val="00AB2A88"/>
    <w:rsid w:val="00AB33C3"/>
    <w:rsid w:val="00AB3441"/>
    <w:rsid w:val="00AB5134"/>
    <w:rsid w:val="00AB588E"/>
    <w:rsid w:val="00AC049E"/>
    <w:rsid w:val="00AC0CD2"/>
    <w:rsid w:val="00AC25A3"/>
    <w:rsid w:val="00AC3A9A"/>
    <w:rsid w:val="00AC3F15"/>
    <w:rsid w:val="00AC4E7F"/>
    <w:rsid w:val="00AC5F3B"/>
    <w:rsid w:val="00AC6292"/>
    <w:rsid w:val="00AC6A76"/>
    <w:rsid w:val="00AC6B8E"/>
    <w:rsid w:val="00AC7D88"/>
    <w:rsid w:val="00AC7F93"/>
    <w:rsid w:val="00AD0C77"/>
    <w:rsid w:val="00AD11E6"/>
    <w:rsid w:val="00AD1927"/>
    <w:rsid w:val="00AD2520"/>
    <w:rsid w:val="00AD2F9E"/>
    <w:rsid w:val="00AD3D4E"/>
    <w:rsid w:val="00AD57FB"/>
    <w:rsid w:val="00AD67E1"/>
    <w:rsid w:val="00AD7B5A"/>
    <w:rsid w:val="00AE0EB4"/>
    <w:rsid w:val="00AE164D"/>
    <w:rsid w:val="00AE20B0"/>
    <w:rsid w:val="00AE3E68"/>
    <w:rsid w:val="00AE4CF0"/>
    <w:rsid w:val="00AE5A0C"/>
    <w:rsid w:val="00AE7110"/>
    <w:rsid w:val="00AE7511"/>
    <w:rsid w:val="00AF13C5"/>
    <w:rsid w:val="00AF22F7"/>
    <w:rsid w:val="00AF2BEE"/>
    <w:rsid w:val="00AF6044"/>
    <w:rsid w:val="00AF6C0D"/>
    <w:rsid w:val="00AF6C61"/>
    <w:rsid w:val="00AF7311"/>
    <w:rsid w:val="00B002C8"/>
    <w:rsid w:val="00B0083B"/>
    <w:rsid w:val="00B00AE3"/>
    <w:rsid w:val="00B01317"/>
    <w:rsid w:val="00B01754"/>
    <w:rsid w:val="00B03442"/>
    <w:rsid w:val="00B035BF"/>
    <w:rsid w:val="00B0387E"/>
    <w:rsid w:val="00B047DD"/>
    <w:rsid w:val="00B05A59"/>
    <w:rsid w:val="00B05ECA"/>
    <w:rsid w:val="00B102D3"/>
    <w:rsid w:val="00B104B0"/>
    <w:rsid w:val="00B12C26"/>
    <w:rsid w:val="00B14120"/>
    <w:rsid w:val="00B15139"/>
    <w:rsid w:val="00B162DC"/>
    <w:rsid w:val="00B165C8"/>
    <w:rsid w:val="00B1766E"/>
    <w:rsid w:val="00B17716"/>
    <w:rsid w:val="00B1796E"/>
    <w:rsid w:val="00B17C82"/>
    <w:rsid w:val="00B21236"/>
    <w:rsid w:val="00B21ADF"/>
    <w:rsid w:val="00B21EA9"/>
    <w:rsid w:val="00B22019"/>
    <w:rsid w:val="00B22B82"/>
    <w:rsid w:val="00B2333C"/>
    <w:rsid w:val="00B2343C"/>
    <w:rsid w:val="00B25C3B"/>
    <w:rsid w:val="00B26BAA"/>
    <w:rsid w:val="00B2723E"/>
    <w:rsid w:val="00B278CC"/>
    <w:rsid w:val="00B27963"/>
    <w:rsid w:val="00B27A58"/>
    <w:rsid w:val="00B27EA3"/>
    <w:rsid w:val="00B3221E"/>
    <w:rsid w:val="00B32268"/>
    <w:rsid w:val="00B328FE"/>
    <w:rsid w:val="00B341B7"/>
    <w:rsid w:val="00B344FA"/>
    <w:rsid w:val="00B345B2"/>
    <w:rsid w:val="00B35E14"/>
    <w:rsid w:val="00B36330"/>
    <w:rsid w:val="00B37C63"/>
    <w:rsid w:val="00B404A0"/>
    <w:rsid w:val="00B40CB4"/>
    <w:rsid w:val="00B428AB"/>
    <w:rsid w:val="00B43721"/>
    <w:rsid w:val="00B44CB2"/>
    <w:rsid w:val="00B45D2F"/>
    <w:rsid w:val="00B467B2"/>
    <w:rsid w:val="00B46DD3"/>
    <w:rsid w:val="00B478AE"/>
    <w:rsid w:val="00B47CA3"/>
    <w:rsid w:val="00B5246E"/>
    <w:rsid w:val="00B53638"/>
    <w:rsid w:val="00B53C7A"/>
    <w:rsid w:val="00B53D51"/>
    <w:rsid w:val="00B542DF"/>
    <w:rsid w:val="00B55153"/>
    <w:rsid w:val="00B57B1B"/>
    <w:rsid w:val="00B60C23"/>
    <w:rsid w:val="00B60D9C"/>
    <w:rsid w:val="00B60FA7"/>
    <w:rsid w:val="00B61583"/>
    <w:rsid w:val="00B61760"/>
    <w:rsid w:val="00B6234C"/>
    <w:rsid w:val="00B623B1"/>
    <w:rsid w:val="00B62E87"/>
    <w:rsid w:val="00B63290"/>
    <w:rsid w:val="00B632E1"/>
    <w:rsid w:val="00B638EF"/>
    <w:rsid w:val="00B655BD"/>
    <w:rsid w:val="00B65F06"/>
    <w:rsid w:val="00B663C2"/>
    <w:rsid w:val="00B66D19"/>
    <w:rsid w:val="00B670C6"/>
    <w:rsid w:val="00B67686"/>
    <w:rsid w:val="00B67E28"/>
    <w:rsid w:val="00B7125F"/>
    <w:rsid w:val="00B72422"/>
    <w:rsid w:val="00B7379F"/>
    <w:rsid w:val="00B73F6D"/>
    <w:rsid w:val="00B740A8"/>
    <w:rsid w:val="00B75C49"/>
    <w:rsid w:val="00B77522"/>
    <w:rsid w:val="00B77D24"/>
    <w:rsid w:val="00B77DFC"/>
    <w:rsid w:val="00B77E5E"/>
    <w:rsid w:val="00B80699"/>
    <w:rsid w:val="00B8073E"/>
    <w:rsid w:val="00B80DF0"/>
    <w:rsid w:val="00B81B02"/>
    <w:rsid w:val="00B81B46"/>
    <w:rsid w:val="00B82BE4"/>
    <w:rsid w:val="00B84044"/>
    <w:rsid w:val="00B90332"/>
    <w:rsid w:val="00B90989"/>
    <w:rsid w:val="00B91040"/>
    <w:rsid w:val="00B91522"/>
    <w:rsid w:val="00B92B6D"/>
    <w:rsid w:val="00B932C8"/>
    <w:rsid w:val="00B93BD0"/>
    <w:rsid w:val="00B93F18"/>
    <w:rsid w:val="00B9499D"/>
    <w:rsid w:val="00B949E4"/>
    <w:rsid w:val="00B953C0"/>
    <w:rsid w:val="00B95955"/>
    <w:rsid w:val="00B964CD"/>
    <w:rsid w:val="00B97DE4"/>
    <w:rsid w:val="00BA04EC"/>
    <w:rsid w:val="00BA0899"/>
    <w:rsid w:val="00BA1510"/>
    <w:rsid w:val="00BA2C32"/>
    <w:rsid w:val="00BA30C6"/>
    <w:rsid w:val="00BA43D2"/>
    <w:rsid w:val="00BA4D0A"/>
    <w:rsid w:val="00BA53F7"/>
    <w:rsid w:val="00BA5E3F"/>
    <w:rsid w:val="00BA6689"/>
    <w:rsid w:val="00BA699F"/>
    <w:rsid w:val="00BA72AA"/>
    <w:rsid w:val="00BA777F"/>
    <w:rsid w:val="00BA7E0E"/>
    <w:rsid w:val="00BA7F58"/>
    <w:rsid w:val="00BB003C"/>
    <w:rsid w:val="00BB0D11"/>
    <w:rsid w:val="00BB1993"/>
    <w:rsid w:val="00BB1F6D"/>
    <w:rsid w:val="00BB2371"/>
    <w:rsid w:val="00BB279E"/>
    <w:rsid w:val="00BB3D15"/>
    <w:rsid w:val="00BB46B8"/>
    <w:rsid w:val="00BB47B0"/>
    <w:rsid w:val="00BB47C5"/>
    <w:rsid w:val="00BB4B00"/>
    <w:rsid w:val="00BB62E7"/>
    <w:rsid w:val="00BB6997"/>
    <w:rsid w:val="00BB69AD"/>
    <w:rsid w:val="00BB6E29"/>
    <w:rsid w:val="00BB7EE9"/>
    <w:rsid w:val="00BC0B2E"/>
    <w:rsid w:val="00BC0C74"/>
    <w:rsid w:val="00BC1521"/>
    <w:rsid w:val="00BC19B6"/>
    <w:rsid w:val="00BC2B38"/>
    <w:rsid w:val="00BC4495"/>
    <w:rsid w:val="00BC5E62"/>
    <w:rsid w:val="00BC5F7F"/>
    <w:rsid w:val="00BC67AA"/>
    <w:rsid w:val="00BC6964"/>
    <w:rsid w:val="00BC7D62"/>
    <w:rsid w:val="00BD068D"/>
    <w:rsid w:val="00BD0F52"/>
    <w:rsid w:val="00BD2504"/>
    <w:rsid w:val="00BD2B6C"/>
    <w:rsid w:val="00BD2FD8"/>
    <w:rsid w:val="00BD41CE"/>
    <w:rsid w:val="00BD4465"/>
    <w:rsid w:val="00BD4539"/>
    <w:rsid w:val="00BD4E6D"/>
    <w:rsid w:val="00BD4FDE"/>
    <w:rsid w:val="00BD7A11"/>
    <w:rsid w:val="00BD7D3C"/>
    <w:rsid w:val="00BE1858"/>
    <w:rsid w:val="00BE2567"/>
    <w:rsid w:val="00BE2E14"/>
    <w:rsid w:val="00BE33F9"/>
    <w:rsid w:val="00BE3E2B"/>
    <w:rsid w:val="00BE42DB"/>
    <w:rsid w:val="00BE563E"/>
    <w:rsid w:val="00BE5C28"/>
    <w:rsid w:val="00BE6BFC"/>
    <w:rsid w:val="00BE780C"/>
    <w:rsid w:val="00BE7950"/>
    <w:rsid w:val="00BF0B1A"/>
    <w:rsid w:val="00BF0B4F"/>
    <w:rsid w:val="00BF0CC2"/>
    <w:rsid w:val="00BF1986"/>
    <w:rsid w:val="00BF25DD"/>
    <w:rsid w:val="00BF4151"/>
    <w:rsid w:val="00BF4228"/>
    <w:rsid w:val="00BF56BF"/>
    <w:rsid w:val="00BF6492"/>
    <w:rsid w:val="00BF7121"/>
    <w:rsid w:val="00BF72F4"/>
    <w:rsid w:val="00BF759B"/>
    <w:rsid w:val="00BF77CD"/>
    <w:rsid w:val="00BF7AB7"/>
    <w:rsid w:val="00C01C27"/>
    <w:rsid w:val="00C0253E"/>
    <w:rsid w:val="00C02EE3"/>
    <w:rsid w:val="00C02F74"/>
    <w:rsid w:val="00C03F41"/>
    <w:rsid w:val="00C0552B"/>
    <w:rsid w:val="00C058A3"/>
    <w:rsid w:val="00C06029"/>
    <w:rsid w:val="00C065F1"/>
    <w:rsid w:val="00C0766F"/>
    <w:rsid w:val="00C1061F"/>
    <w:rsid w:val="00C10A0E"/>
    <w:rsid w:val="00C115E8"/>
    <w:rsid w:val="00C12B2E"/>
    <w:rsid w:val="00C13156"/>
    <w:rsid w:val="00C13539"/>
    <w:rsid w:val="00C14FD0"/>
    <w:rsid w:val="00C15605"/>
    <w:rsid w:val="00C16A3D"/>
    <w:rsid w:val="00C16C65"/>
    <w:rsid w:val="00C2079D"/>
    <w:rsid w:val="00C20C77"/>
    <w:rsid w:val="00C232B5"/>
    <w:rsid w:val="00C2430E"/>
    <w:rsid w:val="00C2702C"/>
    <w:rsid w:val="00C273FA"/>
    <w:rsid w:val="00C27630"/>
    <w:rsid w:val="00C308DC"/>
    <w:rsid w:val="00C30F6D"/>
    <w:rsid w:val="00C31221"/>
    <w:rsid w:val="00C31429"/>
    <w:rsid w:val="00C3159E"/>
    <w:rsid w:val="00C31765"/>
    <w:rsid w:val="00C31C76"/>
    <w:rsid w:val="00C31FE5"/>
    <w:rsid w:val="00C32949"/>
    <w:rsid w:val="00C32C45"/>
    <w:rsid w:val="00C33B58"/>
    <w:rsid w:val="00C346F6"/>
    <w:rsid w:val="00C34E9F"/>
    <w:rsid w:val="00C35362"/>
    <w:rsid w:val="00C366FE"/>
    <w:rsid w:val="00C36FCB"/>
    <w:rsid w:val="00C40910"/>
    <w:rsid w:val="00C40A28"/>
    <w:rsid w:val="00C45E6E"/>
    <w:rsid w:val="00C46371"/>
    <w:rsid w:val="00C4677D"/>
    <w:rsid w:val="00C46DBE"/>
    <w:rsid w:val="00C47A02"/>
    <w:rsid w:val="00C50EA3"/>
    <w:rsid w:val="00C50EC1"/>
    <w:rsid w:val="00C51CB8"/>
    <w:rsid w:val="00C51DEC"/>
    <w:rsid w:val="00C53FEE"/>
    <w:rsid w:val="00C544B6"/>
    <w:rsid w:val="00C569A7"/>
    <w:rsid w:val="00C56CCB"/>
    <w:rsid w:val="00C60CC5"/>
    <w:rsid w:val="00C611AA"/>
    <w:rsid w:val="00C6148B"/>
    <w:rsid w:val="00C61A9E"/>
    <w:rsid w:val="00C631EA"/>
    <w:rsid w:val="00C63EA6"/>
    <w:rsid w:val="00C6409B"/>
    <w:rsid w:val="00C64268"/>
    <w:rsid w:val="00C646D3"/>
    <w:rsid w:val="00C6576E"/>
    <w:rsid w:val="00C65F69"/>
    <w:rsid w:val="00C6609A"/>
    <w:rsid w:val="00C66126"/>
    <w:rsid w:val="00C66C54"/>
    <w:rsid w:val="00C676AE"/>
    <w:rsid w:val="00C67877"/>
    <w:rsid w:val="00C70451"/>
    <w:rsid w:val="00C73379"/>
    <w:rsid w:val="00C740F8"/>
    <w:rsid w:val="00C74852"/>
    <w:rsid w:val="00C75032"/>
    <w:rsid w:val="00C758D8"/>
    <w:rsid w:val="00C76544"/>
    <w:rsid w:val="00C76742"/>
    <w:rsid w:val="00C800FB"/>
    <w:rsid w:val="00C81374"/>
    <w:rsid w:val="00C82BBF"/>
    <w:rsid w:val="00C83259"/>
    <w:rsid w:val="00C83FBB"/>
    <w:rsid w:val="00C84EC8"/>
    <w:rsid w:val="00C8631A"/>
    <w:rsid w:val="00C8659F"/>
    <w:rsid w:val="00C86680"/>
    <w:rsid w:val="00C86F65"/>
    <w:rsid w:val="00C87166"/>
    <w:rsid w:val="00C875F2"/>
    <w:rsid w:val="00C913CD"/>
    <w:rsid w:val="00C91713"/>
    <w:rsid w:val="00C9195F"/>
    <w:rsid w:val="00C928CC"/>
    <w:rsid w:val="00C93E6D"/>
    <w:rsid w:val="00C94B38"/>
    <w:rsid w:val="00C953EC"/>
    <w:rsid w:val="00C96AC2"/>
    <w:rsid w:val="00C96C5B"/>
    <w:rsid w:val="00C9703E"/>
    <w:rsid w:val="00CA011F"/>
    <w:rsid w:val="00CA0445"/>
    <w:rsid w:val="00CA09A2"/>
    <w:rsid w:val="00CA3F1E"/>
    <w:rsid w:val="00CA6FF0"/>
    <w:rsid w:val="00CA70DF"/>
    <w:rsid w:val="00CA79A9"/>
    <w:rsid w:val="00CA7C52"/>
    <w:rsid w:val="00CB1622"/>
    <w:rsid w:val="00CB16D9"/>
    <w:rsid w:val="00CB1B57"/>
    <w:rsid w:val="00CB2FEA"/>
    <w:rsid w:val="00CB3047"/>
    <w:rsid w:val="00CB3134"/>
    <w:rsid w:val="00CB441F"/>
    <w:rsid w:val="00CB44CA"/>
    <w:rsid w:val="00CB55FA"/>
    <w:rsid w:val="00CB5BD1"/>
    <w:rsid w:val="00CB70BE"/>
    <w:rsid w:val="00CB71DC"/>
    <w:rsid w:val="00CC13FE"/>
    <w:rsid w:val="00CC15FE"/>
    <w:rsid w:val="00CC2873"/>
    <w:rsid w:val="00CC28A3"/>
    <w:rsid w:val="00CC4248"/>
    <w:rsid w:val="00CC498A"/>
    <w:rsid w:val="00CC5CA7"/>
    <w:rsid w:val="00CC6E9B"/>
    <w:rsid w:val="00CC7CC6"/>
    <w:rsid w:val="00CD0558"/>
    <w:rsid w:val="00CD1639"/>
    <w:rsid w:val="00CD1D4E"/>
    <w:rsid w:val="00CD2424"/>
    <w:rsid w:val="00CD3BAB"/>
    <w:rsid w:val="00CD54D3"/>
    <w:rsid w:val="00CD577C"/>
    <w:rsid w:val="00CD579C"/>
    <w:rsid w:val="00CD5967"/>
    <w:rsid w:val="00CD6490"/>
    <w:rsid w:val="00CD64FE"/>
    <w:rsid w:val="00CD7B73"/>
    <w:rsid w:val="00CD7DFE"/>
    <w:rsid w:val="00CE005A"/>
    <w:rsid w:val="00CE132B"/>
    <w:rsid w:val="00CE134A"/>
    <w:rsid w:val="00CE1DE0"/>
    <w:rsid w:val="00CE2047"/>
    <w:rsid w:val="00CE4F88"/>
    <w:rsid w:val="00CE4FDE"/>
    <w:rsid w:val="00CE6328"/>
    <w:rsid w:val="00CE6D93"/>
    <w:rsid w:val="00CE780B"/>
    <w:rsid w:val="00CF0ABB"/>
    <w:rsid w:val="00CF1782"/>
    <w:rsid w:val="00CF17C0"/>
    <w:rsid w:val="00CF1CE7"/>
    <w:rsid w:val="00CF2489"/>
    <w:rsid w:val="00CF2BEF"/>
    <w:rsid w:val="00CF3E02"/>
    <w:rsid w:val="00CF42C8"/>
    <w:rsid w:val="00CF47D3"/>
    <w:rsid w:val="00CF48A9"/>
    <w:rsid w:val="00CF5AF5"/>
    <w:rsid w:val="00CF5CD9"/>
    <w:rsid w:val="00CF629E"/>
    <w:rsid w:val="00CF6D9D"/>
    <w:rsid w:val="00CF74F6"/>
    <w:rsid w:val="00CF7A39"/>
    <w:rsid w:val="00D005D9"/>
    <w:rsid w:val="00D00DC3"/>
    <w:rsid w:val="00D01307"/>
    <w:rsid w:val="00D0223C"/>
    <w:rsid w:val="00D02406"/>
    <w:rsid w:val="00D025FB"/>
    <w:rsid w:val="00D029DA"/>
    <w:rsid w:val="00D03BF6"/>
    <w:rsid w:val="00D03CAE"/>
    <w:rsid w:val="00D05E32"/>
    <w:rsid w:val="00D0613D"/>
    <w:rsid w:val="00D06D09"/>
    <w:rsid w:val="00D07201"/>
    <w:rsid w:val="00D073D3"/>
    <w:rsid w:val="00D078CC"/>
    <w:rsid w:val="00D1040A"/>
    <w:rsid w:val="00D10452"/>
    <w:rsid w:val="00D10E16"/>
    <w:rsid w:val="00D11001"/>
    <w:rsid w:val="00D11FE2"/>
    <w:rsid w:val="00D1224A"/>
    <w:rsid w:val="00D13D66"/>
    <w:rsid w:val="00D14F37"/>
    <w:rsid w:val="00D15837"/>
    <w:rsid w:val="00D1583D"/>
    <w:rsid w:val="00D17CBA"/>
    <w:rsid w:val="00D17E02"/>
    <w:rsid w:val="00D20EE6"/>
    <w:rsid w:val="00D212D7"/>
    <w:rsid w:val="00D21A29"/>
    <w:rsid w:val="00D21EE0"/>
    <w:rsid w:val="00D24C8A"/>
    <w:rsid w:val="00D25AB6"/>
    <w:rsid w:val="00D262BE"/>
    <w:rsid w:val="00D26901"/>
    <w:rsid w:val="00D26C0F"/>
    <w:rsid w:val="00D26EA3"/>
    <w:rsid w:val="00D27AE7"/>
    <w:rsid w:val="00D30F3F"/>
    <w:rsid w:val="00D319A4"/>
    <w:rsid w:val="00D31BD6"/>
    <w:rsid w:val="00D32FBA"/>
    <w:rsid w:val="00D34471"/>
    <w:rsid w:val="00D348DB"/>
    <w:rsid w:val="00D34AAF"/>
    <w:rsid w:val="00D34E5E"/>
    <w:rsid w:val="00D35DF1"/>
    <w:rsid w:val="00D36089"/>
    <w:rsid w:val="00D3651F"/>
    <w:rsid w:val="00D36CA7"/>
    <w:rsid w:val="00D3749A"/>
    <w:rsid w:val="00D37FB4"/>
    <w:rsid w:val="00D40857"/>
    <w:rsid w:val="00D40AF8"/>
    <w:rsid w:val="00D41998"/>
    <w:rsid w:val="00D423F6"/>
    <w:rsid w:val="00D4460C"/>
    <w:rsid w:val="00D453A4"/>
    <w:rsid w:val="00D45E2F"/>
    <w:rsid w:val="00D469E9"/>
    <w:rsid w:val="00D469F4"/>
    <w:rsid w:val="00D46CC6"/>
    <w:rsid w:val="00D46EB9"/>
    <w:rsid w:val="00D478E8"/>
    <w:rsid w:val="00D47AED"/>
    <w:rsid w:val="00D50161"/>
    <w:rsid w:val="00D5070A"/>
    <w:rsid w:val="00D50A5A"/>
    <w:rsid w:val="00D50BA1"/>
    <w:rsid w:val="00D51700"/>
    <w:rsid w:val="00D51D89"/>
    <w:rsid w:val="00D5202F"/>
    <w:rsid w:val="00D556FD"/>
    <w:rsid w:val="00D55D60"/>
    <w:rsid w:val="00D5763C"/>
    <w:rsid w:val="00D6091B"/>
    <w:rsid w:val="00D60B1B"/>
    <w:rsid w:val="00D6138E"/>
    <w:rsid w:val="00D61481"/>
    <w:rsid w:val="00D61729"/>
    <w:rsid w:val="00D617B2"/>
    <w:rsid w:val="00D61A8B"/>
    <w:rsid w:val="00D628AA"/>
    <w:rsid w:val="00D63031"/>
    <w:rsid w:val="00D649BC"/>
    <w:rsid w:val="00D6573A"/>
    <w:rsid w:val="00D6590C"/>
    <w:rsid w:val="00D662CD"/>
    <w:rsid w:val="00D67145"/>
    <w:rsid w:val="00D6732D"/>
    <w:rsid w:val="00D70096"/>
    <w:rsid w:val="00D71F81"/>
    <w:rsid w:val="00D72A28"/>
    <w:rsid w:val="00D73A4C"/>
    <w:rsid w:val="00D755EE"/>
    <w:rsid w:val="00D76185"/>
    <w:rsid w:val="00D76421"/>
    <w:rsid w:val="00D76ECD"/>
    <w:rsid w:val="00D77920"/>
    <w:rsid w:val="00D80B92"/>
    <w:rsid w:val="00D82585"/>
    <w:rsid w:val="00D8284A"/>
    <w:rsid w:val="00D83AB5"/>
    <w:rsid w:val="00D84080"/>
    <w:rsid w:val="00D84EC5"/>
    <w:rsid w:val="00D85541"/>
    <w:rsid w:val="00D85C4B"/>
    <w:rsid w:val="00D86309"/>
    <w:rsid w:val="00D920D0"/>
    <w:rsid w:val="00D92588"/>
    <w:rsid w:val="00D93DAC"/>
    <w:rsid w:val="00D95665"/>
    <w:rsid w:val="00D95F85"/>
    <w:rsid w:val="00D97509"/>
    <w:rsid w:val="00D97659"/>
    <w:rsid w:val="00D9796C"/>
    <w:rsid w:val="00DA0354"/>
    <w:rsid w:val="00DA0C38"/>
    <w:rsid w:val="00DA26AC"/>
    <w:rsid w:val="00DA347F"/>
    <w:rsid w:val="00DA3519"/>
    <w:rsid w:val="00DA4947"/>
    <w:rsid w:val="00DA59FD"/>
    <w:rsid w:val="00DA5ACA"/>
    <w:rsid w:val="00DA5DE6"/>
    <w:rsid w:val="00DA6288"/>
    <w:rsid w:val="00DA69AD"/>
    <w:rsid w:val="00DA6F48"/>
    <w:rsid w:val="00DB0E44"/>
    <w:rsid w:val="00DB1320"/>
    <w:rsid w:val="00DB1398"/>
    <w:rsid w:val="00DB1E25"/>
    <w:rsid w:val="00DB1E70"/>
    <w:rsid w:val="00DB23F6"/>
    <w:rsid w:val="00DB320B"/>
    <w:rsid w:val="00DB510C"/>
    <w:rsid w:val="00DB56C9"/>
    <w:rsid w:val="00DB5965"/>
    <w:rsid w:val="00DB6245"/>
    <w:rsid w:val="00DB63B5"/>
    <w:rsid w:val="00DB65BC"/>
    <w:rsid w:val="00DC0DC1"/>
    <w:rsid w:val="00DC0E30"/>
    <w:rsid w:val="00DC1099"/>
    <w:rsid w:val="00DC13DC"/>
    <w:rsid w:val="00DC148D"/>
    <w:rsid w:val="00DC1897"/>
    <w:rsid w:val="00DC2D53"/>
    <w:rsid w:val="00DC2EE5"/>
    <w:rsid w:val="00DC36EB"/>
    <w:rsid w:val="00DC3F7E"/>
    <w:rsid w:val="00DC4921"/>
    <w:rsid w:val="00DC5B72"/>
    <w:rsid w:val="00DC5C03"/>
    <w:rsid w:val="00DC5FB1"/>
    <w:rsid w:val="00DC6F93"/>
    <w:rsid w:val="00DC793C"/>
    <w:rsid w:val="00DC7A29"/>
    <w:rsid w:val="00DD0939"/>
    <w:rsid w:val="00DD2061"/>
    <w:rsid w:val="00DD293F"/>
    <w:rsid w:val="00DD2F5F"/>
    <w:rsid w:val="00DD37C6"/>
    <w:rsid w:val="00DD3AD8"/>
    <w:rsid w:val="00DD4517"/>
    <w:rsid w:val="00DD4B33"/>
    <w:rsid w:val="00DD5B01"/>
    <w:rsid w:val="00DD62C4"/>
    <w:rsid w:val="00DD6854"/>
    <w:rsid w:val="00DD6E28"/>
    <w:rsid w:val="00DD72E2"/>
    <w:rsid w:val="00DD7CBA"/>
    <w:rsid w:val="00DE0693"/>
    <w:rsid w:val="00DE1D39"/>
    <w:rsid w:val="00DE2BAA"/>
    <w:rsid w:val="00DE3901"/>
    <w:rsid w:val="00DE401B"/>
    <w:rsid w:val="00DE4D34"/>
    <w:rsid w:val="00DE531B"/>
    <w:rsid w:val="00DE5E5E"/>
    <w:rsid w:val="00DE677B"/>
    <w:rsid w:val="00DF0903"/>
    <w:rsid w:val="00DF0A18"/>
    <w:rsid w:val="00DF106F"/>
    <w:rsid w:val="00DF1682"/>
    <w:rsid w:val="00DF1744"/>
    <w:rsid w:val="00DF192C"/>
    <w:rsid w:val="00DF3A17"/>
    <w:rsid w:val="00DF42A1"/>
    <w:rsid w:val="00DF51D6"/>
    <w:rsid w:val="00DF55DB"/>
    <w:rsid w:val="00DF6505"/>
    <w:rsid w:val="00DF7415"/>
    <w:rsid w:val="00DF74AD"/>
    <w:rsid w:val="00E00A5E"/>
    <w:rsid w:val="00E0300B"/>
    <w:rsid w:val="00E03230"/>
    <w:rsid w:val="00E03A94"/>
    <w:rsid w:val="00E03CA3"/>
    <w:rsid w:val="00E03E29"/>
    <w:rsid w:val="00E040B8"/>
    <w:rsid w:val="00E041AB"/>
    <w:rsid w:val="00E04ED0"/>
    <w:rsid w:val="00E05633"/>
    <w:rsid w:val="00E06029"/>
    <w:rsid w:val="00E06BCA"/>
    <w:rsid w:val="00E06D92"/>
    <w:rsid w:val="00E06D9D"/>
    <w:rsid w:val="00E07BA0"/>
    <w:rsid w:val="00E11303"/>
    <w:rsid w:val="00E12E59"/>
    <w:rsid w:val="00E135B1"/>
    <w:rsid w:val="00E14431"/>
    <w:rsid w:val="00E145CA"/>
    <w:rsid w:val="00E161DC"/>
    <w:rsid w:val="00E16575"/>
    <w:rsid w:val="00E16D22"/>
    <w:rsid w:val="00E21AF7"/>
    <w:rsid w:val="00E21B5C"/>
    <w:rsid w:val="00E21E76"/>
    <w:rsid w:val="00E2204D"/>
    <w:rsid w:val="00E22768"/>
    <w:rsid w:val="00E236EC"/>
    <w:rsid w:val="00E23711"/>
    <w:rsid w:val="00E25B75"/>
    <w:rsid w:val="00E25CF5"/>
    <w:rsid w:val="00E25D2F"/>
    <w:rsid w:val="00E26394"/>
    <w:rsid w:val="00E26484"/>
    <w:rsid w:val="00E3007B"/>
    <w:rsid w:val="00E31739"/>
    <w:rsid w:val="00E31E2A"/>
    <w:rsid w:val="00E3207D"/>
    <w:rsid w:val="00E325AD"/>
    <w:rsid w:val="00E34397"/>
    <w:rsid w:val="00E343C8"/>
    <w:rsid w:val="00E35887"/>
    <w:rsid w:val="00E36561"/>
    <w:rsid w:val="00E36624"/>
    <w:rsid w:val="00E368D4"/>
    <w:rsid w:val="00E36E8D"/>
    <w:rsid w:val="00E3734F"/>
    <w:rsid w:val="00E404C3"/>
    <w:rsid w:val="00E4174B"/>
    <w:rsid w:val="00E44222"/>
    <w:rsid w:val="00E45DCA"/>
    <w:rsid w:val="00E4677C"/>
    <w:rsid w:val="00E46EB9"/>
    <w:rsid w:val="00E47540"/>
    <w:rsid w:val="00E47683"/>
    <w:rsid w:val="00E47F35"/>
    <w:rsid w:val="00E500C7"/>
    <w:rsid w:val="00E500EE"/>
    <w:rsid w:val="00E50226"/>
    <w:rsid w:val="00E50966"/>
    <w:rsid w:val="00E50BAB"/>
    <w:rsid w:val="00E50DFD"/>
    <w:rsid w:val="00E51460"/>
    <w:rsid w:val="00E518F2"/>
    <w:rsid w:val="00E519B6"/>
    <w:rsid w:val="00E538CD"/>
    <w:rsid w:val="00E53F52"/>
    <w:rsid w:val="00E54DA0"/>
    <w:rsid w:val="00E550E6"/>
    <w:rsid w:val="00E552DA"/>
    <w:rsid w:val="00E55825"/>
    <w:rsid w:val="00E55DB2"/>
    <w:rsid w:val="00E5686D"/>
    <w:rsid w:val="00E56AB6"/>
    <w:rsid w:val="00E573C4"/>
    <w:rsid w:val="00E576DE"/>
    <w:rsid w:val="00E6070B"/>
    <w:rsid w:val="00E613D0"/>
    <w:rsid w:val="00E618A9"/>
    <w:rsid w:val="00E620F0"/>
    <w:rsid w:val="00E63EA7"/>
    <w:rsid w:val="00E644C4"/>
    <w:rsid w:val="00E64862"/>
    <w:rsid w:val="00E661C7"/>
    <w:rsid w:val="00E668D7"/>
    <w:rsid w:val="00E672D8"/>
    <w:rsid w:val="00E67EE5"/>
    <w:rsid w:val="00E7016D"/>
    <w:rsid w:val="00E7098E"/>
    <w:rsid w:val="00E71DAC"/>
    <w:rsid w:val="00E726CB"/>
    <w:rsid w:val="00E72826"/>
    <w:rsid w:val="00E72E15"/>
    <w:rsid w:val="00E730FB"/>
    <w:rsid w:val="00E74368"/>
    <w:rsid w:val="00E743B4"/>
    <w:rsid w:val="00E7475C"/>
    <w:rsid w:val="00E75358"/>
    <w:rsid w:val="00E75C7F"/>
    <w:rsid w:val="00E8011A"/>
    <w:rsid w:val="00E80AA5"/>
    <w:rsid w:val="00E80CC0"/>
    <w:rsid w:val="00E818E2"/>
    <w:rsid w:val="00E848F6"/>
    <w:rsid w:val="00E85E66"/>
    <w:rsid w:val="00E8700F"/>
    <w:rsid w:val="00E874CC"/>
    <w:rsid w:val="00E9018D"/>
    <w:rsid w:val="00E9085D"/>
    <w:rsid w:val="00E918A3"/>
    <w:rsid w:val="00E921B9"/>
    <w:rsid w:val="00E928E1"/>
    <w:rsid w:val="00E92F5B"/>
    <w:rsid w:val="00E9421F"/>
    <w:rsid w:val="00E94919"/>
    <w:rsid w:val="00E949BE"/>
    <w:rsid w:val="00E95508"/>
    <w:rsid w:val="00E96EE9"/>
    <w:rsid w:val="00E96F14"/>
    <w:rsid w:val="00E96F23"/>
    <w:rsid w:val="00E96FAA"/>
    <w:rsid w:val="00E97ECF"/>
    <w:rsid w:val="00EA0FF1"/>
    <w:rsid w:val="00EA1F96"/>
    <w:rsid w:val="00EA22B3"/>
    <w:rsid w:val="00EA2A84"/>
    <w:rsid w:val="00EA3326"/>
    <w:rsid w:val="00EA37B2"/>
    <w:rsid w:val="00EA391D"/>
    <w:rsid w:val="00EA40EA"/>
    <w:rsid w:val="00EA44BF"/>
    <w:rsid w:val="00EA4CA9"/>
    <w:rsid w:val="00EA50A3"/>
    <w:rsid w:val="00EA50C2"/>
    <w:rsid w:val="00EA5D5C"/>
    <w:rsid w:val="00EA65D4"/>
    <w:rsid w:val="00EA6D17"/>
    <w:rsid w:val="00EA6D48"/>
    <w:rsid w:val="00EA791B"/>
    <w:rsid w:val="00EB05E9"/>
    <w:rsid w:val="00EB10B9"/>
    <w:rsid w:val="00EB1730"/>
    <w:rsid w:val="00EB3D19"/>
    <w:rsid w:val="00EB4A72"/>
    <w:rsid w:val="00EB4BEE"/>
    <w:rsid w:val="00EB4DA6"/>
    <w:rsid w:val="00EB4E04"/>
    <w:rsid w:val="00EB4E5A"/>
    <w:rsid w:val="00EB507D"/>
    <w:rsid w:val="00EB5E07"/>
    <w:rsid w:val="00EB5F13"/>
    <w:rsid w:val="00EB6AB8"/>
    <w:rsid w:val="00EB7FCE"/>
    <w:rsid w:val="00EC11E0"/>
    <w:rsid w:val="00EC2438"/>
    <w:rsid w:val="00EC3D06"/>
    <w:rsid w:val="00EC3F63"/>
    <w:rsid w:val="00EC5DE4"/>
    <w:rsid w:val="00EC7331"/>
    <w:rsid w:val="00EC7C91"/>
    <w:rsid w:val="00EC7FAB"/>
    <w:rsid w:val="00ED0511"/>
    <w:rsid w:val="00ED231B"/>
    <w:rsid w:val="00ED2BDA"/>
    <w:rsid w:val="00ED33D5"/>
    <w:rsid w:val="00ED5EC6"/>
    <w:rsid w:val="00ED618A"/>
    <w:rsid w:val="00ED74DF"/>
    <w:rsid w:val="00ED7617"/>
    <w:rsid w:val="00EE0353"/>
    <w:rsid w:val="00EE0B2F"/>
    <w:rsid w:val="00EE162D"/>
    <w:rsid w:val="00EE1954"/>
    <w:rsid w:val="00EE1D90"/>
    <w:rsid w:val="00EE4910"/>
    <w:rsid w:val="00EE63B3"/>
    <w:rsid w:val="00EE663B"/>
    <w:rsid w:val="00EE6C16"/>
    <w:rsid w:val="00EE77E5"/>
    <w:rsid w:val="00EE7A37"/>
    <w:rsid w:val="00EF20DA"/>
    <w:rsid w:val="00EF256D"/>
    <w:rsid w:val="00EF2C36"/>
    <w:rsid w:val="00EF384C"/>
    <w:rsid w:val="00EF406B"/>
    <w:rsid w:val="00EF443A"/>
    <w:rsid w:val="00EF50CE"/>
    <w:rsid w:val="00EF521D"/>
    <w:rsid w:val="00F0026C"/>
    <w:rsid w:val="00F01BBC"/>
    <w:rsid w:val="00F02459"/>
    <w:rsid w:val="00F02B54"/>
    <w:rsid w:val="00F02BFD"/>
    <w:rsid w:val="00F02DA1"/>
    <w:rsid w:val="00F032DF"/>
    <w:rsid w:val="00F03B58"/>
    <w:rsid w:val="00F050FC"/>
    <w:rsid w:val="00F07D5E"/>
    <w:rsid w:val="00F120F4"/>
    <w:rsid w:val="00F1218D"/>
    <w:rsid w:val="00F128C4"/>
    <w:rsid w:val="00F1299A"/>
    <w:rsid w:val="00F12EDA"/>
    <w:rsid w:val="00F12F4C"/>
    <w:rsid w:val="00F1386E"/>
    <w:rsid w:val="00F13DC8"/>
    <w:rsid w:val="00F13FBB"/>
    <w:rsid w:val="00F154DC"/>
    <w:rsid w:val="00F15E74"/>
    <w:rsid w:val="00F16897"/>
    <w:rsid w:val="00F2009F"/>
    <w:rsid w:val="00F20206"/>
    <w:rsid w:val="00F21533"/>
    <w:rsid w:val="00F23B31"/>
    <w:rsid w:val="00F24F21"/>
    <w:rsid w:val="00F25215"/>
    <w:rsid w:val="00F25AFA"/>
    <w:rsid w:val="00F25C9E"/>
    <w:rsid w:val="00F25CEE"/>
    <w:rsid w:val="00F268C9"/>
    <w:rsid w:val="00F31251"/>
    <w:rsid w:val="00F31744"/>
    <w:rsid w:val="00F31B19"/>
    <w:rsid w:val="00F34D2A"/>
    <w:rsid w:val="00F361A5"/>
    <w:rsid w:val="00F36A78"/>
    <w:rsid w:val="00F36EA9"/>
    <w:rsid w:val="00F37290"/>
    <w:rsid w:val="00F4026E"/>
    <w:rsid w:val="00F4061B"/>
    <w:rsid w:val="00F408CC"/>
    <w:rsid w:val="00F40C35"/>
    <w:rsid w:val="00F411CB"/>
    <w:rsid w:val="00F42197"/>
    <w:rsid w:val="00F4229F"/>
    <w:rsid w:val="00F4331F"/>
    <w:rsid w:val="00F43829"/>
    <w:rsid w:val="00F45895"/>
    <w:rsid w:val="00F45BA3"/>
    <w:rsid w:val="00F46119"/>
    <w:rsid w:val="00F47259"/>
    <w:rsid w:val="00F51392"/>
    <w:rsid w:val="00F51514"/>
    <w:rsid w:val="00F51894"/>
    <w:rsid w:val="00F52265"/>
    <w:rsid w:val="00F526B2"/>
    <w:rsid w:val="00F52CE9"/>
    <w:rsid w:val="00F53AE6"/>
    <w:rsid w:val="00F53F0E"/>
    <w:rsid w:val="00F54FAF"/>
    <w:rsid w:val="00F55A99"/>
    <w:rsid w:val="00F56642"/>
    <w:rsid w:val="00F57B87"/>
    <w:rsid w:val="00F60DE9"/>
    <w:rsid w:val="00F62FB3"/>
    <w:rsid w:val="00F636CB"/>
    <w:rsid w:val="00F63731"/>
    <w:rsid w:val="00F63AFD"/>
    <w:rsid w:val="00F651FC"/>
    <w:rsid w:val="00F65507"/>
    <w:rsid w:val="00F65605"/>
    <w:rsid w:val="00F65634"/>
    <w:rsid w:val="00F65CB4"/>
    <w:rsid w:val="00F66506"/>
    <w:rsid w:val="00F66EA8"/>
    <w:rsid w:val="00F6716B"/>
    <w:rsid w:val="00F6795D"/>
    <w:rsid w:val="00F7048F"/>
    <w:rsid w:val="00F704D2"/>
    <w:rsid w:val="00F70940"/>
    <w:rsid w:val="00F711F1"/>
    <w:rsid w:val="00F7242B"/>
    <w:rsid w:val="00F73FF1"/>
    <w:rsid w:val="00F74FD2"/>
    <w:rsid w:val="00F75518"/>
    <w:rsid w:val="00F75979"/>
    <w:rsid w:val="00F77D4A"/>
    <w:rsid w:val="00F80AF7"/>
    <w:rsid w:val="00F80BAE"/>
    <w:rsid w:val="00F80C9A"/>
    <w:rsid w:val="00F80E84"/>
    <w:rsid w:val="00F819A6"/>
    <w:rsid w:val="00F821FA"/>
    <w:rsid w:val="00F828AA"/>
    <w:rsid w:val="00F839E4"/>
    <w:rsid w:val="00F83DC6"/>
    <w:rsid w:val="00F83F80"/>
    <w:rsid w:val="00F84E79"/>
    <w:rsid w:val="00F85A26"/>
    <w:rsid w:val="00F865E1"/>
    <w:rsid w:val="00F86D73"/>
    <w:rsid w:val="00F87A04"/>
    <w:rsid w:val="00F87CBC"/>
    <w:rsid w:val="00F91CF4"/>
    <w:rsid w:val="00F9228D"/>
    <w:rsid w:val="00F93B6D"/>
    <w:rsid w:val="00F94371"/>
    <w:rsid w:val="00F9476F"/>
    <w:rsid w:val="00F94866"/>
    <w:rsid w:val="00F957A8"/>
    <w:rsid w:val="00F9653C"/>
    <w:rsid w:val="00F96DB1"/>
    <w:rsid w:val="00F9744E"/>
    <w:rsid w:val="00FA02C3"/>
    <w:rsid w:val="00FA092A"/>
    <w:rsid w:val="00FA1B70"/>
    <w:rsid w:val="00FA2488"/>
    <w:rsid w:val="00FA27F8"/>
    <w:rsid w:val="00FA2CEE"/>
    <w:rsid w:val="00FA2E80"/>
    <w:rsid w:val="00FA3725"/>
    <w:rsid w:val="00FA4AB3"/>
    <w:rsid w:val="00FA6788"/>
    <w:rsid w:val="00FA6DB6"/>
    <w:rsid w:val="00FA747D"/>
    <w:rsid w:val="00FB02A5"/>
    <w:rsid w:val="00FB0A4C"/>
    <w:rsid w:val="00FB0E36"/>
    <w:rsid w:val="00FB1335"/>
    <w:rsid w:val="00FB1356"/>
    <w:rsid w:val="00FB2155"/>
    <w:rsid w:val="00FB2A07"/>
    <w:rsid w:val="00FB2A1B"/>
    <w:rsid w:val="00FB314F"/>
    <w:rsid w:val="00FB3D9B"/>
    <w:rsid w:val="00FB3E2B"/>
    <w:rsid w:val="00FB4534"/>
    <w:rsid w:val="00FB485C"/>
    <w:rsid w:val="00FB76D4"/>
    <w:rsid w:val="00FB7E6A"/>
    <w:rsid w:val="00FC0DDB"/>
    <w:rsid w:val="00FC2BD9"/>
    <w:rsid w:val="00FC2D73"/>
    <w:rsid w:val="00FC2E0A"/>
    <w:rsid w:val="00FC3E17"/>
    <w:rsid w:val="00FC4569"/>
    <w:rsid w:val="00FC45DD"/>
    <w:rsid w:val="00FC4F32"/>
    <w:rsid w:val="00FC54FF"/>
    <w:rsid w:val="00FC6FEE"/>
    <w:rsid w:val="00FC776D"/>
    <w:rsid w:val="00FD0DB5"/>
    <w:rsid w:val="00FD0DDF"/>
    <w:rsid w:val="00FD0E8B"/>
    <w:rsid w:val="00FD1157"/>
    <w:rsid w:val="00FD1D58"/>
    <w:rsid w:val="00FD3741"/>
    <w:rsid w:val="00FD3FA3"/>
    <w:rsid w:val="00FD723D"/>
    <w:rsid w:val="00FD766A"/>
    <w:rsid w:val="00FE07FB"/>
    <w:rsid w:val="00FE3752"/>
    <w:rsid w:val="00FE37BE"/>
    <w:rsid w:val="00FE3924"/>
    <w:rsid w:val="00FE3AEE"/>
    <w:rsid w:val="00FE4080"/>
    <w:rsid w:val="00FE4086"/>
    <w:rsid w:val="00FE67F2"/>
    <w:rsid w:val="00FF0269"/>
    <w:rsid w:val="00FF03FE"/>
    <w:rsid w:val="00FF0C4B"/>
    <w:rsid w:val="00FF1A7B"/>
    <w:rsid w:val="00FF1B5B"/>
    <w:rsid w:val="00FF1D00"/>
    <w:rsid w:val="00FF2547"/>
    <w:rsid w:val="00FF31F5"/>
    <w:rsid w:val="00FF4493"/>
    <w:rsid w:val="00FF44B2"/>
    <w:rsid w:val="00FF5C61"/>
    <w:rsid w:val="00FF6829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B78BC4D"/>
  <w15:docId w15:val="{57A8E7A0-F435-4B49-A782-823A2E484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8F0"/>
    <w:rPr>
      <w:sz w:val="24"/>
      <w:szCs w:val="24"/>
      <w:lang w:val="sr-Cyrl-CS"/>
    </w:rPr>
  </w:style>
  <w:style w:type="paragraph" w:styleId="Heading1">
    <w:name w:val="heading 1"/>
    <w:basedOn w:val="Normal"/>
    <w:next w:val="Normal"/>
    <w:link w:val="Heading1Char"/>
    <w:qFormat/>
    <w:rsid w:val="00386C1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406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qFormat/>
    <w:rsid w:val="0091716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A220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8">
    <w:name w:val="heading 8"/>
    <w:basedOn w:val="Normal"/>
    <w:next w:val="Normal"/>
    <w:qFormat/>
    <w:rsid w:val="00386C1D"/>
    <w:pPr>
      <w:spacing w:before="240" w:after="60"/>
      <w:outlineLvl w:val="7"/>
    </w:pPr>
    <w:rPr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386C1D"/>
    <w:pPr>
      <w:spacing w:before="240" w:after="60"/>
      <w:outlineLvl w:val="8"/>
    </w:pPr>
    <w:rPr>
      <w:rFonts w:ascii="Cambria" w:hAnsi="Cambria"/>
      <w:sz w:val="22"/>
      <w:szCs w:val="2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semiHidden/>
    <w:rsid w:val="00386C1D"/>
    <w:rPr>
      <w:rFonts w:ascii="Cambria" w:hAnsi="Cambria"/>
      <w:sz w:val="22"/>
      <w:szCs w:val="22"/>
      <w:lang w:val="en-GB" w:eastAsia="x-none" w:bidi="ar-SA"/>
    </w:rPr>
  </w:style>
  <w:style w:type="table" w:styleId="TableGrid">
    <w:name w:val="Table Grid"/>
    <w:basedOn w:val="TableNormal"/>
    <w:uiPriority w:val="59"/>
    <w:rsid w:val="00495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0620F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620F1"/>
    <w:pPr>
      <w:tabs>
        <w:tab w:val="center" w:pos="4320"/>
        <w:tab w:val="right" w:pos="8640"/>
      </w:tabs>
    </w:pPr>
    <w:rPr>
      <w:lang w:eastAsia="x-none"/>
    </w:rPr>
  </w:style>
  <w:style w:type="character" w:styleId="PageNumber">
    <w:name w:val="page number"/>
    <w:basedOn w:val="DefaultParagraphFont"/>
    <w:rsid w:val="000620F1"/>
  </w:style>
  <w:style w:type="paragraph" w:styleId="BalloonText">
    <w:name w:val="Balloon Text"/>
    <w:basedOn w:val="Normal"/>
    <w:semiHidden/>
    <w:rsid w:val="000267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052656"/>
    <w:pPr>
      <w:tabs>
        <w:tab w:val="left" w:pos="360"/>
      </w:tabs>
      <w:jc w:val="center"/>
    </w:pPr>
    <w:rPr>
      <w:rFonts w:ascii="Arial" w:hAnsi="Arial" w:cs="Arial"/>
      <w:b/>
      <w:szCs w:val="28"/>
      <w:lang w:val="sr-Latn-CS"/>
    </w:rPr>
  </w:style>
  <w:style w:type="paragraph" w:styleId="BodyText3">
    <w:name w:val="Body Text 3"/>
    <w:basedOn w:val="Normal"/>
    <w:rsid w:val="008C6A1E"/>
    <w:pPr>
      <w:spacing w:after="120"/>
    </w:pPr>
    <w:rPr>
      <w:sz w:val="16"/>
      <w:szCs w:val="16"/>
    </w:rPr>
  </w:style>
  <w:style w:type="paragraph" w:customStyle="1" w:styleId="N2">
    <w:name w:val="N2"/>
    <w:basedOn w:val="Normal"/>
    <w:rsid w:val="00386C1D"/>
    <w:pPr>
      <w:jc w:val="both"/>
    </w:pPr>
    <w:rPr>
      <w:rFonts w:ascii="CHelvBoldItalic" w:hAnsi="CHelvBoldItalic" w:cs="CHelvBoldItalic"/>
      <w:sz w:val="22"/>
      <w:szCs w:val="22"/>
      <w:lang w:val="en-GB"/>
    </w:rPr>
  </w:style>
  <w:style w:type="paragraph" w:styleId="BodyTextIndent">
    <w:name w:val="Body Text Indent"/>
    <w:basedOn w:val="Normal"/>
    <w:rsid w:val="00386C1D"/>
    <w:pPr>
      <w:jc w:val="both"/>
    </w:pPr>
    <w:rPr>
      <w:rFonts w:ascii="CHelvPlain" w:hAnsi="CHelvPlain" w:cs="CHelvPlain"/>
      <w:lang w:val="en-GB"/>
    </w:rPr>
  </w:style>
  <w:style w:type="paragraph" w:styleId="Title">
    <w:name w:val="Title"/>
    <w:basedOn w:val="Normal"/>
    <w:qFormat/>
    <w:rsid w:val="00386C1D"/>
    <w:pPr>
      <w:jc w:val="center"/>
    </w:pPr>
    <w:rPr>
      <w:rFonts w:ascii="CTimesRoman" w:hAnsi="CTimesRoman" w:cs="Courier New"/>
      <w:b/>
      <w:bCs/>
      <w:i/>
      <w:iCs/>
      <w:szCs w:val="20"/>
      <w:lang w:val="en-US"/>
    </w:rPr>
  </w:style>
  <w:style w:type="paragraph" w:styleId="BodyText2">
    <w:name w:val="Body Text 2"/>
    <w:basedOn w:val="Normal"/>
    <w:rsid w:val="00386C1D"/>
    <w:pPr>
      <w:spacing w:after="120" w:line="480" w:lineRule="auto"/>
    </w:pPr>
    <w:rPr>
      <w:rFonts w:ascii="A Cirilica Helvetica" w:hAnsi="A Cirilica Helvetica" w:cs="A Cirilica Helvetica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rsid w:val="00386C1D"/>
    <w:pPr>
      <w:jc w:val="both"/>
    </w:pPr>
    <w:rPr>
      <w:rFonts w:ascii="A Cirilica Helvetica" w:hAnsi="A Cirilica Helvetica"/>
      <w:sz w:val="20"/>
      <w:szCs w:val="22"/>
      <w:lang w:val="en-US"/>
    </w:rPr>
  </w:style>
  <w:style w:type="character" w:styleId="FootnoteReference">
    <w:name w:val="footnote reference"/>
    <w:rsid w:val="00386C1D"/>
    <w:rPr>
      <w:vertAlign w:val="superscript"/>
    </w:rPr>
  </w:style>
  <w:style w:type="character" w:customStyle="1" w:styleId="StyleALatinicaHelvetica7pt">
    <w:name w:val="Style A Latinica Helvetica 7 pt"/>
    <w:rsid w:val="00386C1D"/>
    <w:rPr>
      <w:rFonts w:ascii="Arial" w:hAnsi="Arial"/>
      <w:sz w:val="14"/>
    </w:rPr>
  </w:style>
  <w:style w:type="character" w:customStyle="1" w:styleId="HeaderChar">
    <w:name w:val="Header Char"/>
    <w:link w:val="Header"/>
    <w:uiPriority w:val="99"/>
    <w:locked/>
    <w:rsid w:val="00D11FE2"/>
    <w:rPr>
      <w:sz w:val="24"/>
      <w:szCs w:val="24"/>
      <w:lang w:val="sr-Cyrl-C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E47C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character" w:styleId="Hyperlink">
    <w:name w:val="Hyperlink"/>
    <w:rsid w:val="00036A7F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A014C"/>
    <w:rPr>
      <w:sz w:val="24"/>
      <w:szCs w:val="24"/>
      <w:lang w:val="sr-Cyrl-CS"/>
    </w:rPr>
  </w:style>
  <w:style w:type="character" w:customStyle="1" w:styleId="ListParagraphChar">
    <w:name w:val="List Paragraph Char"/>
    <w:link w:val="ListParagraph"/>
    <w:uiPriority w:val="34"/>
    <w:rsid w:val="002E5A5C"/>
    <w:rPr>
      <w:rFonts w:ascii="Calibri" w:hAnsi="Calibri"/>
      <w:sz w:val="22"/>
      <w:szCs w:val="22"/>
      <w:lang w:val="en-US" w:eastAsia="en-US"/>
    </w:rPr>
  </w:style>
  <w:style w:type="paragraph" w:customStyle="1" w:styleId="NormalItalic">
    <w:name w:val="Normal Italic"/>
    <w:basedOn w:val="Normal"/>
    <w:link w:val="NormalItalicChar"/>
    <w:qFormat/>
    <w:rsid w:val="00C61A9E"/>
    <w:pPr>
      <w:tabs>
        <w:tab w:val="left" w:pos="567"/>
        <w:tab w:val="left" w:pos="680"/>
        <w:tab w:val="left" w:pos="5580"/>
      </w:tabs>
      <w:jc w:val="both"/>
    </w:pPr>
    <w:rPr>
      <w:rFonts w:ascii="Tahoma" w:hAnsi="Tahoma"/>
      <w:i/>
      <w:sz w:val="22"/>
      <w:szCs w:val="22"/>
    </w:rPr>
  </w:style>
  <w:style w:type="character" w:customStyle="1" w:styleId="NormalItalicChar">
    <w:name w:val="Normal Italic Char"/>
    <w:link w:val="NormalItalic"/>
    <w:rsid w:val="00C61A9E"/>
    <w:rPr>
      <w:rFonts w:ascii="Tahoma" w:hAnsi="Tahoma"/>
      <w:i/>
      <w:sz w:val="22"/>
      <w:szCs w:val="22"/>
      <w:lang w:val="sr-Cyrl-CS" w:eastAsia="en-US"/>
    </w:rPr>
  </w:style>
  <w:style w:type="character" w:customStyle="1" w:styleId="NormalUpit">
    <w:name w:val="Normal Upit"/>
    <w:qFormat/>
    <w:rsid w:val="00C61A9E"/>
    <w:rPr>
      <w:rFonts w:ascii="Tahoma" w:hAnsi="Tahoma"/>
      <w:i/>
      <w:caps w:val="0"/>
      <w:smallCaps w:val="0"/>
      <w:strike w:val="0"/>
      <w:dstrike w:val="0"/>
      <w:vanish w:val="0"/>
      <w:color w:val="000000"/>
      <w:sz w:val="22"/>
      <w:szCs w:val="22"/>
      <w:bdr w:val="none" w:sz="0" w:space="0" w:color="auto"/>
      <w:shd w:val="clear" w:color="auto" w:fill="E6E6E6"/>
      <w:vertAlign w:val="baseline"/>
      <w:lang w:val="sr-Cyrl-CS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Heading2Char">
    <w:name w:val="Heading 2 Char"/>
    <w:basedOn w:val="DefaultParagraphFont"/>
    <w:link w:val="Heading2"/>
    <w:semiHidden/>
    <w:rsid w:val="003406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sr-Cyrl-CS" w:eastAsia="en-US"/>
    </w:rPr>
  </w:style>
  <w:style w:type="paragraph" w:styleId="NormalWeb">
    <w:name w:val="Normal (Web)"/>
    <w:basedOn w:val="Normal"/>
    <w:uiPriority w:val="99"/>
    <w:unhideWhenUsed/>
    <w:rsid w:val="009C0442"/>
    <w:pPr>
      <w:spacing w:before="100" w:beforeAutospacing="1" w:after="100" w:afterAutospacing="1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7A75E3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3C70DB"/>
    <w:rPr>
      <w:rFonts w:ascii="A Cirilica Helvetica" w:hAnsi="A Cirilica Helvetica"/>
      <w:szCs w:val="22"/>
      <w:lang w:val="en-US" w:eastAsia="en-US"/>
    </w:rPr>
  </w:style>
  <w:style w:type="paragraph" w:customStyle="1" w:styleId="Default">
    <w:name w:val="Default"/>
    <w:rsid w:val="00443CB0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en-US"/>
    </w:rPr>
  </w:style>
  <w:style w:type="paragraph" w:customStyle="1" w:styleId="Pa0">
    <w:name w:val="Pa0"/>
    <w:basedOn w:val="Default"/>
    <w:next w:val="Default"/>
    <w:uiPriority w:val="99"/>
    <w:rsid w:val="0079156D"/>
    <w:pPr>
      <w:spacing w:line="201" w:lineRule="atLeast"/>
    </w:pPr>
    <w:rPr>
      <w:rFonts w:ascii="Minion Pro" w:hAnsi="Minion Pro" w:cs="Times New Roman"/>
      <w:color w:val="auto"/>
    </w:rPr>
  </w:style>
  <w:style w:type="character" w:customStyle="1" w:styleId="Heading5Char">
    <w:name w:val="Heading 5 Char"/>
    <w:basedOn w:val="DefaultParagraphFont"/>
    <w:link w:val="Heading5"/>
    <w:semiHidden/>
    <w:rsid w:val="002A220E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sr-Cyrl-CS"/>
    </w:rPr>
  </w:style>
  <w:style w:type="paragraph" w:customStyle="1" w:styleId="01-BCPSTYLE">
    <w:name w:val="01-BCP STYLE"/>
    <w:basedOn w:val="Normal"/>
    <w:autoRedefine/>
    <w:qFormat/>
    <w:rsid w:val="008D7238"/>
    <w:pPr>
      <w:widowControl w:val="0"/>
      <w:suppressAutoHyphens/>
      <w:spacing w:after="120" w:line="276" w:lineRule="auto"/>
      <w:jc w:val="both"/>
    </w:pPr>
    <w:rPr>
      <w:rFonts w:asciiTheme="minorHAnsi" w:eastAsia="Calibri" w:hAnsiTheme="minorHAnsi" w:cstheme="minorHAnsi"/>
      <w:noProof/>
      <w:color w:val="000000" w:themeColor="text1"/>
      <w:sz w:val="22"/>
      <w:szCs w:val="22"/>
      <w:lang w:val="sr-Cyrl-RS" w:eastAsia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67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8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14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25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27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2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7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1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18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44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6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2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9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9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0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51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42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3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8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6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7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61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7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bmconsult.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3%20URBANISTICKI%20PROJEKAT\VOJVODE%20STEPE\01%20UP%20VOJS%20TEXT\01%20NASLOVN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3E302-CF71-4650-9F1A-BA053D365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 NASLOVNA</Template>
  <TotalTime>2</TotalTime>
  <Pages>1</Pages>
  <Words>164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URBANISTICKI PROJEKAT VEKO</vt:lpstr>
    </vt:vector>
  </TitlesOfParts>
  <Company/>
  <LinksUpToDate>false</LinksUpToDate>
  <CharactersWithSpaces>1131</CharactersWithSpaces>
  <SharedDoc>false</SharedDoc>
  <HLinks>
    <vt:vector size="18" baseType="variant">
      <vt:variant>
        <vt:i4>131148</vt:i4>
      </vt:variant>
      <vt:variant>
        <vt:i4>5</vt:i4>
      </vt:variant>
      <vt:variant>
        <vt:i4>0</vt:i4>
      </vt:variant>
      <vt:variant>
        <vt:i4>5</vt:i4>
      </vt:variant>
      <vt:variant>
        <vt:lpwstr>http://www.ibmconsult.rs/</vt:lpwstr>
      </vt:variant>
      <vt:variant>
        <vt:lpwstr/>
      </vt:variant>
      <vt:variant>
        <vt:i4>131148</vt:i4>
      </vt:variant>
      <vt:variant>
        <vt:i4>3</vt:i4>
      </vt:variant>
      <vt:variant>
        <vt:i4>0</vt:i4>
      </vt:variant>
      <vt:variant>
        <vt:i4>5</vt:i4>
      </vt:variant>
      <vt:variant>
        <vt:lpwstr>http://www.ibmconsult.rs/</vt:lpwstr>
      </vt:variant>
      <vt:variant>
        <vt:lpwstr/>
      </vt:variant>
      <vt:variant>
        <vt:i4>3211281</vt:i4>
      </vt:variant>
      <vt:variant>
        <vt:i4>0</vt:i4>
      </vt:variant>
      <vt:variant>
        <vt:i4>0</vt:i4>
      </vt:variant>
      <vt:variant>
        <vt:i4>5</vt:i4>
      </vt:variant>
      <vt:variant>
        <vt:lpwstr>mailto:info@ibmconsult.rs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URBANISTICKI PROJEKAT VEKO</dc:title>
  <dc:subject/>
  <dc:creator>MN</dc:creator>
  <cp:keywords/>
  <cp:lastModifiedBy>Ivana</cp:lastModifiedBy>
  <cp:revision>5</cp:revision>
  <cp:lastPrinted>2024-10-22T13:10:00Z</cp:lastPrinted>
  <dcterms:created xsi:type="dcterms:W3CDTF">2023-12-25T12:27:00Z</dcterms:created>
  <dcterms:modified xsi:type="dcterms:W3CDTF">2024-10-22T13:10:00Z</dcterms:modified>
</cp:coreProperties>
</file>